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41482E8A" w14:textId="77777777" w:rsidR="00454B50" w:rsidRPr="00063BDB" w:rsidRDefault="00454B50" w:rsidP="00454B50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1BAA7388" w14:textId="77777777" w:rsidR="00F04E25" w:rsidRDefault="00F04E25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291484B2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0A56AA">
        <w:rPr>
          <w:rFonts w:cs="Arial"/>
          <w:b/>
          <w:color w:val="2F5496" w:themeColor="accent5" w:themeShade="BF"/>
          <w:sz w:val="36"/>
          <w:szCs w:val="32"/>
        </w:rPr>
        <w:t xml:space="preserve">Guia de implementação </w:t>
      </w:r>
      <w:proofErr w:type="spellStart"/>
      <w:r w:rsidR="000A56AA">
        <w:rPr>
          <w:rFonts w:cs="Arial"/>
          <w:b/>
          <w:color w:val="2F5496" w:themeColor="accent5" w:themeShade="BF"/>
          <w:sz w:val="36"/>
          <w:szCs w:val="32"/>
        </w:rPr>
        <w:t>WebServices</w:t>
      </w:r>
      <w:proofErr w:type="spellEnd"/>
      <w:r w:rsidR="000A56AA">
        <w:rPr>
          <w:rFonts w:cs="Arial"/>
          <w:b/>
          <w:color w:val="2F5496" w:themeColor="accent5" w:themeShade="BF"/>
          <w:sz w:val="36"/>
          <w:szCs w:val="32"/>
        </w:rPr>
        <w:t xml:space="preserve"> V1.5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9" w14:textId="4BDC3FD9" w:rsidR="001703D5" w:rsidRPr="00787593" w:rsidRDefault="00787593" w:rsidP="007A4B9F">
      <w:pPr>
        <w:ind w:left="3969"/>
        <w:rPr>
          <w:rFonts w:cs="Arial"/>
          <w:b/>
          <w:color w:val="2F5496" w:themeColor="accent5" w:themeShade="BF"/>
          <w:sz w:val="32"/>
          <w:szCs w:val="28"/>
        </w:rPr>
      </w:pPr>
      <w:r w:rsidRPr="00787593">
        <w:rPr>
          <w:rFonts w:cs="Arial"/>
          <w:b/>
          <w:color w:val="2F5496" w:themeColor="accent5" w:themeShade="BF"/>
          <w:sz w:val="32"/>
          <w:szCs w:val="28"/>
        </w:rPr>
        <w:t>Documentação Técnica</w:t>
      </w:r>
    </w:p>
    <w:p w14:paraId="27CE207A" w14:textId="5A81A1DA" w:rsidR="001703D5" w:rsidRDefault="001703D5" w:rsidP="007A4B9F">
      <w:pPr>
        <w:ind w:left="3969"/>
        <w:rPr>
          <w:noProof/>
          <w:lang w:eastAsia="pt-PT"/>
        </w:rPr>
      </w:pPr>
    </w:p>
    <w:p w14:paraId="3A2AFCF1" w14:textId="3E1FA014" w:rsidR="00787593" w:rsidRDefault="00787593" w:rsidP="007A4B9F">
      <w:pPr>
        <w:ind w:left="3969"/>
        <w:rPr>
          <w:noProof/>
          <w:lang w:eastAsia="pt-PT"/>
        </w:rPr>
      </w:pPr>
    </w:p>
    <w:p w14:paraId="5E4CF01D" w14:textId="48A46200" w:rsidR="00787593" w:rsidRDefault="00787593" w:rsidP="007A4B9F">
      <w:pPr>
        <w:ind w:left="3969"/>
        <w:rPr>
          <w:noProof/>
          <w:lang w:eastAsia="pt-PT"/>
        </w:rPr>
      </w:pPr>
    </w:p>
    <w:p w14:paraId="65506F31" w14:textId="77777777" w:rsidR="00787593" w:rsidRDefault="00787593" w:rsidP="007A4B9F">
      <w:pPr>
        <w:ind w:left="3969"/>
        <w:rPr>
          <w:noProof/>
          <w:lang w:eastAsia="pt-PT"/>
        </w:rPr>
      </w:pPr>
    </w:p>
    <w:p w14:paraId="27CE207B" w14:textId="07D944FF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B40F4C">
        <w:rPr>
          <w:rFonts w:cs="Arial"/>
          <w:color w:val="2F5496" w:themeColor="accent5" w:themeShade="BF"/>
          <w:sz w:val="36"/>
          <w:szCs w:val="40"/>
        </w:rPr>
        <w:t>17-06-2026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5"/>
        <w:gridCol w:w="7609"/>
      </w:tblGrid>
      <w:tr w:rsidR="006A2AFC" w14:paraId="27CE2080" w14:textId="77777777" w:rsidTr="5BE1D0E5">
        <w:tc>
          <w:tcPr>
            <w:tcW w:w="160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60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87DE6F7" w:rsidR="006A2AFC" w:rsidRDefault="00E55992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D93BB2">
              <w:t>100.10.600</w:t>
            </w:r>
            <w:r>
              <w:fldChar w:fldCharType="end"/>
            </w:r>
          </w:p>
        </w:tc>
      </w:tr>
      <w:tr w:rsidR="00E25666" w14:paraId="27CE2083" w14:textId="77777777" w:rsidTr="5BE1D0E5">
        <w:tc>
          <w:tcPr>
            <w:tcW w:w="160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60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4B8A4824" w:rsidR="00E25666" w:rsidRPr="00B25815" w:rsidRDefault="00E25666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D93BB2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5BE1D0E5">
        <w:tc>
          <w:tcPr>
            <w:tcW w:w="160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60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7B35D6AC" w:rsidR="006A2AFC" w:rsidRDefault="00D2262D">
            <w:pPr>
              <w:spacing w:after="0"/>
            </w:pPr>
            <w:r w:rsidRPr="009646AE">
              <w:rPr>
                <w:szCs w:val="22"/>
              </w:rPr>
              <w:fldChar w:fldCharType="begin"/>
            </w:r>
            <w:r w:rsidRPr="009646AE">
              <w:rPr>
                <w:szCs w:val="22"/>
              </w:rPr>
              <w:instrText xml:space="preserve"> DOCPROPERTY Versao  \* CHARFORMAT </w:instrText>
            </w:r>
            <w:r w:rsidRPr="009646AE">
              <w:rPr>
                <w:szCs w:val="22"/>
              </w:rPr>
              <w:fldChar w:fldCharType="separate"/>
            </w:r>
            <w:r w:rsidR="00EC22C6">
              <w:rPr>
                <w:szCs w:val="22"/>
              </w:rPr>
              <w:t>1.5</w:t>
            </w:r>
            <w:r w:rsidRPr="009646AE">
              <w:rPr>
                <w:szCs w:val="22"/>
              </w:rPr>
              <w:fldChar w:fldCharType="end"/>
            </w:r>
          </w:p>
        </w:tc>
      </w:tr>
    </w:tbl>
    <w:p w14:paraId="187549E5" w14:textId="2A3033DD" w:rsidR="0051139A" w:rsidRDefault="005132F4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</w:pPr>
      <w:r>
        <w:rPr>
          <w:rFonts w:cs="Arial"/>
          <w:b/>
          <w:bCs/>
          <w:smallCaps/>
          <w:color w:val="FFFFFF" w:themeColor="background1"/>
          <w:sz w:val="24"/>
        </w:rPr>
        <w:t>0</w:t>
      </w: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51139A" w14:paraId="582BA0E7" w14:textId="77777777" w:rsidTr="340D2C3C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9C948" w14:textId="77777777" w:rsidR="0051139A" w:rsidRDefault="0051139A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51139A" w14:paraId="0509EAB0" w14:textId="77777777" w:rsidTr="340D2C3C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89E47" w14:textId="77777777" w:rsidR="0051139A" w:rsidRDefault="0051139A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D3E5" w14:textId="72BE06B6" w:rsidR="0051139A" w:rsidRDefault="0051139A" w:rsidP="340D2C3C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51139A" w14:paraId="551FA877" w14:textId="77777777" w:rsidTr="340D2C3C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D0407" w14:textId="77777777" w:rsidR="0051139A" w:rsidRDefault="0051139A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07330" w14:textId="77777777" w:rsidR="0051139A" w:rsidRDefault="0051139A">
            <w:pPr>
              <w:spacing w:after="0"/>
              <w:rPr>
                <w:rFonts w:cs="Arial"/>
                <w:sz w:val="18"/>
              </w:rPr>
            </w:pPr>
          </w:p>
        </w:tc>
      </w:tr>
      <w:tr w:rsidR="0051139A" w14:paraId="5041FDD8" w14:textId="77777777" w:rsidTr="340D2C3C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EC7A1" w14:textId="77777777" w:rsidR="0051139A" w:rsidRDefault="0051139A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42A2" w14:textId="77777777" w:rsidR="0051139A" w:rsidRDefault="0051139A">
            <w:pPr>
              <w:spacing w:after="0"/>
              <w:rPr>
                <w:rFonts w:cs="Arial"/>
                <w:sz w:val="18"/>
              </w:rPr>
            </w:pPr>
          </w:p>
        </w:tc>
      </w:tr>
      <w:tr w:rsidR="0051139A" w14:paraId="62706AFE" w14:textId="77777777" w:rsidTr="340D2C3C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41BC4" w14:textId="77777777" w:rsidR="0051139A" w:rsidRDefault="0051139A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EEF1" w14:textId="77777777" w:rsidR="0051139A" w:rsidRDefault="0051139A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0DC56B24" w14:textId="77777777" w:rsidR="0051139A" w:rsidRDefault="0051139A" w:rsidP="0051139A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51139A" w14:paraId="07B77812" w14:textId="77777777" w:rsidTr="2ED6A504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C07E3" w14:textId="77777777" w:rsidR="0051139A" w:rsidRDefault="0051139A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51139A" w14:paraId="72F56511" w14:textId="77777777" w:rsidTr="2ED6A504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5ED88" w14:textId="77777777" w:rsidR="0051139A" w:rsidRDefault="0051139A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64D94" w14:textId="77777777" w:rsidR="0051139A" w:rsidRDefault="0051139A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440AF212" w14:textId="77777777" w:rsidR="0051139A" w:rsidRDefault="0051139A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51139A" w:rsidRPr="004176AD" w14:paraId="451F0E8B" w14:textId="77777777" w:rsidTr="2ED6A504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336C9" w14:textId="77777777" w:rsidR="0051139A" w:rsidRPr="009136BC" w:rsidRDefault="0051139A" w:rsidP="009136BC">
            <w:r w:rsidRPr="009136BC">
              <w:t>1.0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98F5F" w14:textId="117ACDE7" w:rsidR="0051139A" w:rsidRPr="009136BC" w:rsidRDefault="006D61E9" w:rsidP="009136BC">
            <w:r w:rsidRPr="009136BC">
              <w:t>01.07.2022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D8DD486" w14:textId="77777777" w:rsidR="0051139A" w:rsidRPr="009136BC" w:rsidRDefault="0051139A" w:rsidP="009136BC">
            <w:r w:rsidRPr="009136BC">
              <w:t xml:space="preserve"> Versão Inicial</w:t>
            </w:r>
          </w:p>
        </w:tc>
      </w:tr>
      <w:tr w:rsidR="0051139A" w:rsidRPr="004176AD" w14:paraId="3F92C47D" w14:textId="77777777" w:rsidTr="2ED6A504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DB9B2" w14:textId="0325606B" w:rsidR="00787593" w:rsidRPr="009136BC" w:rsidRDefault="00787593" w:rsidP="009136BC">
            <w:r w:rsidRPr="009136BC"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BB48" w14:textId="4607D77C" w:rsidR="0051139A" w:rsidRPr="009136BC" w:rsidRDefault="006D61E9" w:rsidP="009136BC">
            <w:r w:rsidRPr="009136BC"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D63FF6A" w14:textId="77777777" w:rsidR="00787593" w:rsidRPr="009136BC" w:rsidRDefault="00787593" w:rsidP="009136BC">
            <w:r w:rsidRPr="009136BC">
              <w:t xml:space="preserve">Alteração do serviço </w:t>
            </w:r>
            <w:proofErr w:type="spellStart"/>
            <w:r w:rsidRPr="009136BC">
              <w:t>IMPCauSubmeterDeclaracao</w:t>
            </w:r>
            <w:proofErr w:type="spellEnd"/>
            <w:r w:rsidRPr="009136BC">
              <w:t xml:space="preserve"> e </w:t>
            </w:r>
            <w:proofErr w:type="spellStart"/>
            <w:r w:rsidRPr="009136BC">
              <w:t>IMPCauAlterarDeclaracao</w:t>
            </w:r>
            <w:proofErr w:type="spellEnd"/>
          </w:p>
          <w:p w14:paraId="3CA275EC" w14:textId="404A511C" w:rsidR="0051139A" w:rsidRPr="009136BC" w:rsidRDefault="00787593" w:rsidP="009136BC">
            <w:r w:rsidRPr="009136BC">
              <w:t xml:space="preserve">Adicionado o serviço </w:t>
            </w:r>
            <w:proofErr w:type="spellStart"/>
            <w:r w:rsidRPr="009136BC">
              <w:t>IMPCauNotificarEIR</w:t>
            </w:r>
            <w:proofErr w:type="spellEnd"/>
          </w:p>
        </w:tc>
      </w:tr>
      <w:tr w:rsidR="0051139A" w:rsidRPr="004176AD" w14:paraId="5125E761" w14:textId="77777777" w:rsidTr="2ED6A504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8BC82" w14:textId="61277D7D" w:rsidR="0051139A" w:rsidRPr="009136BC" w:rsidRDefault="00FF505A" w:rsidP="009136BC">
            <w:r w:rsidRPr="009136BC">
              <w:t xml:space="preserve">1.2 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C3E9" w14:textId="3312F4D9" w:rsidR="0051139A" w:rsidRPr="009136BC" w:rsidRDefault="004E614C" w:rsidP="009136BC">
            <w:pPr>
              <w:rPr>
                <w:i/>
                <w:iCs/>
              </w:rPr>
            </w:pPr>
            <w:r w:rsidRPr="009136BC">
              <w:rPr>
                <w:i/>
                <w:iCs/>
              </w:rPr>
              <w:t>01.12.2023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04C8B863" w14:textId="227EDA1C" w:rsidR="0051139A" w:rsidRDefault="00FF505A" w:rsidP="009136BC">
            <w:bookmarkStart w:id="0" w:name="_Toc155883252"/>
            <w:r w:rsidRPr="009136BC">
              <w:t xml:space="preserve">Adicionado o código 300 à </w:t>
            </w:r>
            <w:r w:rsidR="00B7643A">
              <w:fldChar w:fldCharType="begin"/>
            </w:r>
            <w:r w:rsidR="00B7643A">
              <w:instrText xml:space="preserve"> REF _Ref155949146 \h </w:instrText>
            </w:r>
            <w:r w:rsidR="00B7643A">
              <w:fldChar w:fldCharType="separate"/>
            </w:r>
            <w:r w:rsidR="00D93BB2">
              <w:t xml:space="preserve">Tabela </w:t>
            </w:r>
            <w:r w:rsidR="00D93BB2">
              <w:rPr>
                <w:noProof/>
              </w:rPr>
              <w:t>4</w:t>
            </w:r>
            <w:r w:rsidR="00D93BB2">
              <w:t xml:space="preserve"> – Tipo de respostas do sistema</w:t>
            </w:r>
            <w:r w:rsidR="00B7643A">
              <w:fldChar w:fldCharType="end"/>
            </w:r>
            <w:r w:rsidR="00B7643A">
              <w:t xml:space="preserve"> </w:t>
            </w:r>
            <w:r w:rsidRPr="009136BC">
              <w:t xml:space="preserve"> do capítulo 5. Códigos de Resultado.</w:t>
            </w:r>
            <w:bookmarkEnd w:id="0"/>
          </w:p>
          <w:p w14:paraId="45CC7EB6" w14:textId="73810C24" w:rsidR="00FB3788" w:rsidRPr="009136BC" w:rsidRDefault="00FB3788" w:rsidP="009136BC">
            <w:pPr>
              <w:rPr>
                <w:rFonts w:cs="Arial"/>
                <w:color w:val="000000" w:themeColor="text1"/>
              </w:rPr>
            </w:pPr>
          </w:p>
        </w:tc>
      </w:tr>
      <w:tr w:rsidR="0049628D" w:rsidRPr="004176AD" w14:paraId="3032D854" w14:textId="77777777" w:rsidTr="2ED6A504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1CFEE" w14:textId="793DEE0D" w:rsidR="0049628D" w:rsidRPr="009136BC" w:rsidRDefault="005132F4" w:rsidP="009136BC">
            <w:r>
              <w:t>1.3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B281" w14:textId="683F4160" w:rsidR="0049628D" w:rsidRPr="009136BC" w:rsidRDefault="00A75674" w:rsidP="2ED6A504">
            <w:pPr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  <w:r w:rsidR="005132F4">
              <w:rPr>
                <w:i/>
                <w:iCs/>
              </w:rPr>
              <w:t>.0</w:t>
            </w:r>
            <w:r>
              <w:rPr>
                <w:i/>
                <w:iCs/>
              </w:rPr>
              <w:t>9</w:t>
            </w:r>
            <w:r w:rsidR="005132F4">
              <w:rPr>
                <w:i/>
                <w:iCs/>
              </w:rPr>
              <w:t>.2024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7AC2A028" w14:textId="4DDE433D" w:rsidR="00FB3788" w:rsidRDefault="0049628D" w:rsidP="009136BC">
            <w:bookmarkStart w:id="1" w:name="_Toc155883253"/>
            <w:r w:rsidRPr="009136BC">
              <w:t xml:space="preserve">Adicionado o código 301 à </w:t>
            </w:r>
            <w:r w:rsidR="00B7643A">
              <w:fldChar w:fldCharType="begin"/>
            </w:r>
            <w:r w:rsidR="00B7643A">
              <w:instrText xml:space="preserve"> REF _Ref155949146 \h </w:instrText>
            </w:r>
            <w:r w:rsidR="00B7643A">
              <w:fldChar w:fldCharType="separate"/>
            </w:r>
            <w:r w:rsidR="00D93BB2">
              <w:t xml:space="preserve">Tabela </w:t>
            </w:r>
            <w:r w:rsidR="00D93BB2">
              <w:rPr>
                <w:noProof/>
              </w:rPr>
              <w:t>4</w:t>
            </w:r>
            <w:r w:rsidR="00D93BB2">
              <w:t xml:space="preserve"> – Tipo de respostas do sistema</w:t>
            </w:r>
            <w:r w:rsidR="00B7643A">
              <w:fldChar w:fldCharType="end"/>
            </w:r>
            <w:r w:rsidR="00B7643A">
              <w:t xml:space="preserve"> </w:t>
            </w:r>
            <w:r w:rsidRPr="009136BC">
              <w:t>do capítulo 5. Códigos de Resultado.</w:t>
            </w:r>
            <w:bookmarkEnd w:id="1"/>
          </w:p>
          <w:p w14:paraId="2CD12702" w14:textId="77777777" w:rsidR="00624161" w:rsidRDefault="00624161" w:rsidP="009136BC">
            <w:r>
              <w:t xml:space="preserve">Adicionado o serviço </w:t>
            </w:r>
            <w:proofErr w:type="spellStart"/>
            <w:r>
              <w:t>IMPCauRespostaAT</w:t>
            </w:r>
            <w:proofErr w:type="spellEnd"/>
            <w:r>
              <w:t>.</w:t>
            </w:r>
          </w:p>
          <w:p w14:paraId="4AD6DEEC" w14:textId="06768E62" w:rsidR="006D19F1" w:rsidRPr="00FB3788" w:rsidRDefault="006D19F1" w:rsidP="009136BC">
            <w:r>
              <w:t xml:space="preserve">Atualização </w:t>
            </w:r>
            <w:r w:rsidR="006E2BAF">
              <w:t>do WS</w:t>
            </w:r>
            <w:r w:rsidR="005115D9">
              <w:t>DL</w:t>
            </w:r>
            <w:r w:rsidR="006E2BAF">
              <w:t xml:space="preserve"> e XSD</w:t>
            </w:r>
            <w:r w:rsidR="006551CC">
              <w:t>.</w:t>
            </w:r>
          </w:p>
        </w:tc>
      </w:tr>
      <w:tr w:rsidR="00BD7967" w:rsidRPr="004176AD" w14:paraId="60F3E6DC" w14:textId="77777777" w:rsidTr="000A56AA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AF237" w14:textId="134EB10F" w:rsidR="00BD7967" w:rsidRPr="009136BC" w:rsidRDefault="00BD7967" w:rsidP="00BD7967">
            <w:r>
              <w:t>1.4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B1E72" w14:textId="118617BF" w:rsidR="00BD7967" w:rsidRPr="009136BC" w:rsidRDefault="00980A51" w:rsidP="00BD7967">
            <w:pPr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E3323">
              <w:rPr>
                <w:i/>
                <w:iCs/>
              </w:rPr>
              <w:t>0</w:t>
            </w:r>
            <w:r>
              <w:rPr>
                <w:i/>
                <w:iCs/>
              </w:rPr>
              <w:t>.10.2</w:t>
            </w:r>
            <w:r w:rsidR="007E3323">
              <w:rPr>
                <w:i/>
                <w:iCs/>
              </w:rPr>
              <w:t>025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9064B0E" w14:textId="1AEE072C" w:rsidR="00BD7967" w:rsidRDefault="00BD7967" w:rsidP="00BD7967">
            <w:r w:rsidRPr="009136BC">
              <w:t>Adicionado o código 3</w:t>
            </w:r>
            <w:r w:rsidR="00432F80">
              <w:t xml:space="preserve"> à </w:t>
            </w:r>
            <w:r>
              <w:fldChar w:fldCharType="begin"/>
            </w:r>
            <w:r>
              <w:instrText xml:space="preserve"> REF _Ref155949146 \h </w:instrText>
            </w:r>
            <w:r>
              <w:fldChar w:fldCharType="separate"/>
            </w:r>
            <w:r>
              <w:t xml:space="preserve">Tabela </w:t>
            </w:r>
            <w:r>
              <w:rPr>
                <w:noProof/>
              </w:rPr>
              <w:t>4</w:t>
            </w:r>
            <w:r>
              <w:t xml:space="preserve"> – Tipo de respostas do sistema</w:t>
            </w:r>
            <w:r>
              <w:fldChar w:fldCharType="end"/>
            </w:r>
            <w:r>
              <w:t xml:space="preserve"> </w:t>
            </w:r>
            <w:r w:rsidRPr="009136BC">
              <w:t>do capítulo 5. Códigos de Resultado.</w:t>
            </w:r>
          </w:p>
          <w:p w14:paraId="6C7BB5A2" w14:textId="0D2C8EAE" w:rsidR="00BD7967" w:rsidRPr="009136BC" w:rsidRDefault="00497AE4" w:rsidP="00BD7967">
            <w:r>
              <w:t>Adicionado o endereço do serviço para o ambiente de Produção.</w:t>
            </w:r>
          </w:p>
        </w:tc>
      </w:tr>
      <w:tr w:rsidR="00623B68" w:rsidRPr="004176AD" w14:paraId="42C6A457" w14:textId="77777777" w:rsidTr="000A56AA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A19C6" w14:textId="061B0295" w:rsidR="00623B68" w:rsidRDefault="00623B68" w:rsidP="00BD7967">
            <w:r>
              <w:t>1.5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B8D34" w14:textId="7CBB176F" w:rsidR="00623B68" w:rsidRPr="009136BC" w:rsidRDefault="00B40F4C" w:rsidP="00BD7967">
            <w:pPr>
              <w:rPr>
                <w:i/>
                <w:iCs/>
              </w:rPr>
            </w:pPr>
            <w:r w:rsidRPr="00B40F4C">
              <w:rPr>
                <w:i/>
                <w:iCs/>
              </w:rPr>
              <w:t>17.06.2026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A1500A5" w14:textId="20CC0BC3" w:rsidR="00623B68" w:rsidRPr="009136BC" w:rsidRDefault="00980A51" w:rsidP="00BD7967">
            <w:r>
              <w:t xml:space="preserve">Adicionada a referência </w:t>
            </w:r>
            <w:r w:rsidR="007E3323">
              <w:t>à mensagem PTI54</w:t>
            </w:r>
            <w:r w:rsidR="00FE5763">
              <w:t>A</w:t>
            </w:r>
            <w:r w:rsidR="007E3323">
              <w:t xml:space="preserve"> no método</w:t>
            </w:r>
            <w:r w:rsidR="0069205C">
              <w:t xml:space="preserve"> </w:t>
            </w:r>
            <w:proofErr w:type="spellStart"/>
            <w:r w:rsidR="0069205C">
              <w:t>IMPCauRespostaAT</w:t>
            </w:r>
            <w:proofErr w:type="spellEnd"/>
            <w:r w:rsidR="0069205C">
              <w:t xml:space="preserve"> (capítulo </w:t>
            </w:r>
            <w:r w:rsidR="00CC4B18">
              <w:t xml:space="preserve">4.11. Serviço </w:t>
            </w:r>
            <w:proofErr w:type="spellStart"/>
            <w:r w:rsidR="00CC4B18">
              <w:t>IMPCauRespostaAT</w:t>
            </w:r>
            <w:proofErr w:type="spellEnd"/>
            <w:r w:rsidR="00CC4B18">
              <w:t>)</w:t>
            </w:r>
          </w:p>
        </w:tc>
      </w:tr>
    </w:tbl>
    <w:p w14:paraId="362A5738" w14:textId="77777777" w:rsidR="0051139A" w:rsidRDefault="0051139A" w:rsidP="0051139A">
      <w:pPr>
        <w:rPr>
          <w:color w:val="000000" w:themeColor="text1"/>
        </w:rPr>
      </w:pPr>
    </w:p>
    <w:p w14:paraId="4667A741" w14:textId="77777777" w:rsidR="00362E4D" w:rsidRDefault="00362E4D" w:rsidP="0051139A">
      <w:pPr>
        <w:rPr>
          <w:color w:val="000000" w:themeColor="text1"/>
        </w:rPr>
      </w:pPr>
    </w:p>
    <w:p w14:paraId="7FD6C8AE" w14:textId="77777777" w:rsidR="00362E4D" w:rsidRDefault="00362E4D" w:rsidP="0051139A">
      <w:pPr>
        <w:rPr>
          <w:color w:val="000000" w:themeColor="text1"/>
        </w:rPr>
      </w:pPr>
    </w:p>
    <w:p w14:paraId="15A56045" w14:textId="77777777" w:rsidR="00362E4D" w:rsidRPr="004176AD" w:rsidRDefault="00362E4D" w:rsidP="0051139A">
      <w:pPr>
        <w:rPr>
          <w:color w:val="000000" w:themeColor="text1"/>
        </w:rPr>
      </w:pPr>
    </w:p>
    <w:p w14:paraId="750B8A55" w14:textId="382F6185" w:rsidR="0051139A" w:rsidRDefault="0051139A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</w:pPr>
    </w:p>
    <w:p w14:paraId="24A5050F" w14:textId="77777777" w:rsidR="0051139A" w:rsidRDefault="0051139A" w:rsidP="0051139A">
      <w:pPr>
        <w:jc w:val="center"/>
        <w:rPr>
          <w:color w:val="000000" w:themeColor="text1"/>
        </w:rPr>
      </w:pPr>
    </w:p>
    <w:p w14:paraId="5AFB4847" w14:textId="77777777" w:rsidR="0051139A" w:rsidRDefault="0051139A" w:rsidP="0051139A">
      <w:pPr>
        <w:jc w:val="center"/>
        <w:rPr>
          <w:color w:val="000000" w:themeColor="text1"/>
        </w:rPr>
      </w:pPr>
    </w:p>
    <w:p w14:paraId="47F23048" w14:textId="52BB3881" w:rsidR="0051139A" w:rsidRDefault="0051139A" w:rsidP="0051139A">
      <w:pPr>
        <w:jc w:val="center"/>
        <w:rPr>
          <w:color w:val="000000" w:themeColor="text1"/>
        </w:rPr>
      </w:pPr>
    </w:p>
    <w:p w14:paraId="6696A529" w14:textId="77777777" w:rsidR="0051139A" w:rsidRDefault="0051139A" w:rsidP="0051139A">
      <w:pPr>
        <w:jc w:val="center"/>
        <w:rPr>
          <w:color w:val="000000" w:themeColor="text1"/>
        </w:rPr>
      </w:pPr>
    </w:p>
    <w:p w14:paraId="31330B74" w14:textId="77777777" w:rsidR="0051139A" w:rsidRDefault="0051139A" w:rsidP="0051139A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0E4B3E0E" w14:textId="77777777" w:rsidR="0051139A" w:rsidRDefault="0051139A" w:rsidP="0051139A">
      <w:pPr>
        <w:rPr>
          <w:color w:val="000000" w:themeColor="text1"/>
        </w:rPr>
      </w:pPr>
    </w:p>
    <w:p w14:paraId="27CE2088" w14:textId="2D91B1B0" w:rsidR="0051139A" w:rsidRDefault="0051139A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51139A" w:rsidSect="0001124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asciiTheme="minorHAnsi" w:eastAsiaTheme="minorEastAsia" w:hAnsiTheme="minorHAnsi" w:cstheme="minorBidi"/>
          <w:bCs/>
          <w:color w:val="auto"/>
          <w:sz w:val="22"/>
          <w:szCs w:val="22"/>
        </w:rPr>
        <w:id w:val="1966362792"/>
        <w:docPartObj>
          <w:docPartGallery w:val="Table of Contents"/>
          <w:docPartUnique/>
        </w:docPartObj>
      </w:sdt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7D77E5CF" w14:textId="2F19FD31" w:rsidR="000A56AA" w:rsidRDefault="1FEBFF81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 w:rsidR="00E55992">
            <w:instrText>TOC \o "1-4" \z \u \h</w:instrText>
          </w:r>
          <w:r>
            <w:fldChar w:fldCharType="separate"/>
          </w:r>
          <w:hyperlink w:anchor="_Toc233187250" w:history="1">
            <w:r w:rsidR="000A56AA" w:rsidRPr="00B8246C">
              <w:rPr>
                <w:rStyle w:val="Hiperligao"/>
                <w:noProof/>
              </w:rPr>
              <w:t>1.</w:t>
            </w:r>
            <w:r w:rsidR="000A56A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0A56AA" w:rsidRPr="00B8246C">
              <w:rPr>
                <w:rStyle w:val="Hiperligao"/>
                <w:noProof/>
              </w:rPr>
              <w:t>Introdução</w:t>
            </w:r>
            <w:r w:rsidR="000A56AA">
              <w:rPr>
                <w:noProof/>
                <w:webHidden/>
              </w:rPr>
              <w:tab/>
            </w:r>
            <w:r w:rsidR="000A56AA">
              <w:rPr>
                <w:noProof/>
                <w:webHidden/>
              </w:rPr>
              <w:fldChar w:fldCharType="begin"/>
            </w:r>
            <w:r w:rsidR="000A56AA">
              <w:rPr>
                <w:noProof/>
                <w:webHidden/>
              </w:rPr>
              <w:instrText xml:space="preserve"> PAGEREF _Toc233187250 \h </w:instrText>
            </w:r>
            <w:r w:rsidR="000A56AA">
              <w:rPr>
                <w:noProof/>
                <w:webHidden/>
              </w:rPr>
            </w:r>
            <w:r w:rsidR="000A56AA">
              <w:rPr>
                <w:noProof/>
                <w:webHidden/>
              </w:rPr>
              <w:fldChar w:fldCharType="separate"/>
            </w:r>
            <w:r w:rsidR="000A56AA">
              <w:rPr>
                <w:noProof/>
                <w:webHidden/>
              </w:rPr>
              <w:t>5</w:t>
            </w:r>
            <w:r w:rsidR="000A56AA">
              <w:rPr>
                <w:noProof/>
                <w:webHidden/>
              </w:rPr>
              <w:fldChar w:fldCharType="end"/>
            </w:r>
          </w:hyperlink>
        </w:p>
        <w:p w14:paraId="7BB82191" w14:textId="5A5D0C03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51" w:history="1">
            <w:r w:rsidRPr="00B8246C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Estrutura do envio de dados à AT (SOAP)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CC31E" w14:textId="05E90E14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52" w:history="1">
            <w:r w:rsidRPr="00B8246C">
              <w:rPr>
                <w:rStyle w:val="Hiperligao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SOAP:Header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063116" w14:textId="6A196D01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3" w:history="1">
            <w:r w:rsidRPr="00B8246C">
              <w:rPr>
                <w:rStyle w:val="Hiperligao"/>
                <w:noProof/>
              </w:rPr>
              <w:t>3.1.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SOAP:Header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5F501" w14:textId="44BE603C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4" w:history="1">
            <w:r w:rsidRPr="00B8246C">
              <w:rPr>
                <w:rStyle w:val="Hiperligao"/>
                <w:rFonts w:cs="Arial"/>
                <w:i/>
                <w:iCs/>
                <w:noProof/>
              </w:rPr>
              <w:t>3.2.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Erro de Autenticação/Autorização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5034D" w14:textId="5401D4C9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55" w:history="1">
            <w:r w:rsidRPr="00B8246C">
              <w:rPr>
                <w:rStyle w:val="Hiperligao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C75F1" w14:textId="5775FF9B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6" w:history="1">
            <w:r w:rsidRPr="00B8246C">
              <w:rPr>
                <w:rStyle w:val="Hiperligao"/>
                <w:noProof/>
              </w:rPr>
              <w:t>4.1.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IMPCauSubmeterDeclaracao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577A3" w14:textId="603B4E5E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7" w:history="1">
            <w:r w:rsidRPr="00B8246C">
              <w:rPr>
                <w:rStyle w:val="Hiperligao"/>
                <w:noProof/>
              </w:rPr>
              <w:t>4.1.1.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BA74B" w14:textId="7CC40AC5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8" w:history="1">
            <w:r w:rsidRPr="00B8246C">
              <w:rPr>
                <w:rStyle w:val="Hiperligao"/>
                <w:noProof/>
              </w:rPr>
              <w:t>4.2.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IMPCauNotificarApresentacaoMercadorias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DC47B" w14:textId="6DB1A474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59" w:history="1">
            <w:r w:rsidRPr="00B8246C">
              <w:rPr>
                <w:rStyle w:val="Hiperligao"/>
                <w:noProof/>
              </w:rPr>
              <w:t>4.2.1.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79386" w14:textId="17889EF6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0" w:history="1">
            <w:r w:rsidRPr="00B8246C">
              <w:rPr>
                <w:rStyle w:val="Hiperligao"/>
                <w:noProof/>
              </w:rPr>
              <w:t>4.3.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IMPCauAlterarDeclaracao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736AA7" w14:textId="11DA1E3D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1" w:history="1">
            <w:r w:rsidRPr="00B8246C">
              <w:rPr>
                <w:rStyle w:val="Hiperligao"/>
                <w:noProof/>
              </w:rPr>
              <w:t>4.3.1.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F3C98" w14:textId="1D1E36A2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2" w:history="1">
            <w:r w:rsidRPr="00B8246C">
              <w:rPr>
                <w:rStyle w:val="Hiperligao"/>
                <w:noProof/>
              </w:rPr>
              <w:t>4.4.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IMPCauAnularDeclaracao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46855" w14:textId="6A9390AB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3" w:history="1">
            <w:r w:rsidRPr="00B8246C">
              <w:rPr>
                <w:rStyle w:val="Hiperligao"/>
                <w:noProof/>
              </w:rPr>
              <w:t>4.4.1.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339246" w14:textId="3DDD6D93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4" w:history="1">
            <w:r w:rsidRPr="00B8246C">
              <w:rPr>
                <w:rStyle w:val="Hiperligao"/>
                <w:noProof/>
              </w:rPr>
              <w:t>4.5.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IMPCauEntregarDocumentos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F319D" w14:textId="0148078C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5" w:history="1">
            <w:r w:rsidRPr="00B8246C">
              <w:rPr>
                <w:rStyle w:val="Hiperligao"/>
                <w:noProof/>
              </w:rPr>
              <w:t>4.5.1.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F37FE" w14:textId="5E2766CF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6" w:history="1">
            <w:r w:rsidRPr="00B8246C">
              <w:rPr>
                <w:rStyle w:val="Hiperligao"/>
                <w:noProof/>
              </w:rPr>
              <w:t>4.6.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IMPCauNotificarEIR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3CA97" w14:textId="1E68DB5D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7" w:history="1">
            <w:r w:rsidRPr="00B8246C">
              <w:rPr>
                <w:rStyle w:val="Hiperligao"/>
                <w:noProof/>
              </w:rPr>
              <w:t>4.6.1.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FC8FC" w14:textId="16F06667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8" w:history="1">
            <w:r w:rsidRPr="00B8246C">
              <w:rPr>
                <w:rStyle w:val="Hiperligao"/>
                <w:noProof/>
              </w:rPr>
              <w:t>4.7.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IMPCauObterDocumentosPDFEntregues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E6C59" w14:textId="3B4A9E4D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69" w:history="1">
            <w:r w:rsidRPr="00B8246C">
              <w:rPr>
                <w:rStyle w:val="Hiperligao"/>
                <w:noProof/>
              </w:rPr>
              <w:t>4.7.1.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F7577" w14:textId="176EE851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0" w:history="1">
            <w:r w:rsidRPr="00B8246C">
              <w:rPr>
                <w:rStyle w:val="Hiperligao"/>
                <w:noProof/>
              </w:rPr>
              <w:t>4.8.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IMPCauObterDocumentosPDFNaoEntregues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A15B2" w14:textId="028BF323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1" w:history="1">
            <w:r w:rsidRPr="00B8246C">
              <w:rPr>
                <w:rStyle w:val="Hiperligao"/>
                <w:noProof/>
              </w:rPr>
              <w:t>4.8.1.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F21BD" w14:textId="398041F8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2" w:history="1">
            <w:r w:rsidRPr="00B8246C">
              <w:rPr>
                <w:rStyle w:val="Hiperligao"/>
                <w:noProof/>
              </w:rPr>
              <w:t>4.9.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Serviço IMPCauObterMensagensEntregues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E127F" w14:textId="3A8CA461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3" w:history="1">
            <w:r w:rsidRPr="00B8246C">
              <w:rPr>
                <w:rStyle w:val="Hiperligao"/>
                <w:noProof/>
              </w:rPr>
              <w:t>4.9.1.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186CDF" w14:textId="2EF90325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4" w:history="1">
            <w:r w:rsidRPr="00B8246C">
              <w:rPr>
                <w:rStyle w:val="Hiperligao"/>
                <w:noProof/>
              </w:rPr>
              <w:t>4.10. Serviço IMPCauObterMensagensNaoEntregues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5A5F1" w14:textId="1FACFCC8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5" w:history="1">
            <w:r w:rsidRPr="00B8246C">
              <w:rPr>
                <w:rStyle w:val="Hiperligao"/>
                <w:noProof/>
              </w:rPr>
              <w:t>4.10.1. 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BDCDB" w14:textId="6A372828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6" w:history="1">
            <w:r w:rsidRPr="00B8246C">
              <w:rPr>
                <w:rStyle w:val="Hiperligao"/>
                <w:noProof/>
              </w:rPr>
              <w:t>4.11. Serviço IMPCauRespostaAT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469EB" w14:textId="35BF8CD2" w:rsidR="000A56AA" w:rsidRDefault="000A56AA">
          <w:pPr>
            <w:pStyle w:val="ndice3"/>
            <w:rPr>
              <w:rFonts w:eastAsiaTheme="minorEastAsia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77" w:history="1">
            <w:r w:rsidRPr="00B8246C">
              <w:rPr>
                <w:rStyle w:val="Hiperligao"/>
                <w:noProof/>
              </w:rPr>
              <w:t>4.11.1. Exemplo de SOAP:Body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0243A" w14:textId="1BEB29C6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78" w:history="1">
            <w:r w:rsidRPr="00B8246C">
              <w:rPr>
                <w:rStyle w:val="Hiperligao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Códigos de Resultado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AA654" w14:textId="63385ED0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79" w:history="1">
            <w:r w:rsidRPr="00B8246C">
              <w:rPr>
                <w:rStyle w:val="Hiperligao"/>
                <w:noProof/>
              </w:rPr>
              <w:t>6.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Tipos de PDF/Mensagem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BB583" w14:textId="2DFDAC5C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80" w:history="1">
            <w:r w:rsidRPr="00B8246C">
              <w:rPr>
                <w:rStyle w:val="Hiperligao"/>
                <w:noProof/>
              </w:rPr>
              <w:t>7.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Assinatura certificado SSL (CSR)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F49FE" w14:textId="203ADDB8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1" w:history="1">
            <w:r w:rsidRPr="00B8246C">
              <w:rPr>
                <w:rStyle w:val="Hiperligao"/>
                <w:noProof/>
              </w:rPr>
              <w:t>7.1.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Gerar um certificado SSL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66239" w14:textId="1EC051F0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2" w:history="1">
            <w:r w:rsidRPr="00B8246C">
              <w:rPr>
                <w:rStyle w:val="Hiperligao"/>
                <w:noProof/>
              </w:rPr>
              <w:t>7.2.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Verificar conteúdo do CSR gerado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31374" w14:textId="48F8B719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3" w:history="1">
            <w:r w:rsidRPr="00B8246C">
              <w:rPr>
                <w:rStyle w:val="Hiperligao"/>
                <w:noProof/>
              </w:rPr>
              <w:t>7.3.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Integrar certificado com a chave privada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E0E99" w14:textId="58472C22" w:rsidR="000A56AA" w:rsidRDefault="000A56AA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87284" w:history="1">
            <w:r w:rsidRPr="00B8246C">
              <w:rPr>
                <w:rStyle w:val="Hiperligao"/>
                <w:noProof/>
              </w:rPr>
              <w:t>8.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Endereços Úteis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2EC08" w14:textId="4A165D25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5" w:history="1">
            <w:r w:rsidRPr="00B8246C">
              <w:rPr>
                <w:rStyle w:val="Hiperligao"/>
                <w:noProof/>
              </w:rPr>
              <w:t>8.1.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Página de produtores de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5D0B1" w14:textId="3D4CCE35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6" w:history="1">
            <w:r w:rsidRPr="00B8246C">
              <w:rPr>
                <w:rStyle w:val="Hiperligao"/>
                <w:noProof/>
              </w:rPr>
              <w:t>8.2.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Gestão de subtilizadores no Portal das Finanças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3CB5A" w14:textId="0F0728B0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7" w:history="1">
            <w:r w:rsidRPr="00B8246C">
              <w:rPr>
                <w:rStyle w:val="Hiperligao"/>
                <w:noProof/>
              </w:rPr>
              <w:t>8.3.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WSDL do envio de dados à AT por Webservice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D0640" w14:textId="32A2FF0B" w:rsidR="000A56AA" w:rsidRDefault="000A56AA">
          <w:pPr>
            <w:pStyle w:val="ndice2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33187288" w:history="1">
            <w:r w:rsidRPr="00B8246C">
              <w:rPr>
                <w:rStyle w:val="Hiperligao"/>
                <w:noProof/>
              </w:rPr>
              <w:t>8.4.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B8246C">
              <w:rPr>
                <w:rStyle w:val="Hiperligao"/>
                <w:noProof/>
              </w:rPr>
              <w:t>Endereços para envio de dados à AT por Webservice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4170B" w14:textId="2C4594D3" w:rsidR="1FEBFF81" w:rsidRDefault="1FEBFF81" w:rsidP="1FEBFF81">
          <w:pPr>
            <w:pStyle w:val="ndice2"/>
            <w:tabs>
              <w:tab w:val="left" w:pos="660"/>
            </w:tabs>
            <w:rPr>
              <w:rStyle w:val="Hiperligao"/>
            </w:rPr>
          </w:pPr>
          <w:r>
            <w:fldChar w:fldCharType="end"/>
          </w:r>
        </w:p>
      </w:sdtContent>
    </w:sdt>
    <w:p w14:paraId="3E6EC3A1" w14:textId="1DB62579" w:rsidR="00855A36" w:rsidRDefault="00855A36" w:rsidP="496E5A75">
      <w:pPr>
        <w:pStyle w:val="ndice2"/>
        <w:tabs>
          <w:tab w:val="left" w:pos="660"/>
        </w:tabs>
        <w:rPr>
          <w:rStyle w:val="Hiperligao"/>
          <w:noProof/>
          <w:lang w:eastAsia="pt-PT"/>
        </w:rPr>
      </w:pPr>
    </w:p>
    <w:p w14:paraId="78C582F1" w14:textId="3A53E004" w:rsidR="008125B7" w:rsidRDefault="008125B7" w:rsidP="00E456FA">
      <w:pPr>
        <w:jc w:val="both"/>
      </w:pPr>
    </w:p>
    <w:p w14:paraId="1830EF29" w14:textId="77777777" w:rsidR="00F437D3" w:rsidRDefault="00F437D3" w:rsidP="00F67034">
      <w:pPr>
        <w:rPr>
          <w:sz w:val="32"/>
          <w:szCs w:val="32"/>
          <w:u w:val="single"/>
        </w:rPr>
      </w:pPr>
    </w:p>
    <w:p w14:paraId="06353C98" w14:textId="77777777" w:rsidR="00F437D3" w:rsidRDefault="00F437D3" w:rsidP="00F67034">
      <w:pPr>
        <w:rPr>
          <w:sz w:val="32"/>
          <w:szCs w:val="32"/>
          <w:u w:val="single"/>
        </w:rPr>
      </w:pPr>
    </w:p>
    <w:p w14:paraId="36CA05F7" w14:textId="6D26D7E4" w:rsidR="00F67034" w:rsidRPr="00107319" w:rsidRDefault="00B450BB" w:rsidP="00F67034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3AE356D4" w14:textId="60ACD81B" w:rsidR="000A56AA" w:rsidRDefault="009136B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233187289" w:history="1">
        <w:r w:rsidR="000A56AA" w:rsidRPr="00131436">
          <w:rPr>
            <w:rStyle w:val="Hiperligao"/>
            <w:noProof/>
          </w:rPr>
          <w:t>Tabela 1 – Descrição dos campos do header</w:t>
        </w:r>
        <w:r w:rsidR="000A56AA">
          <w:rPr>
            <w:noProof/>
            <w:webHidden/>
          </w:rPr>
          <w:tab/>
        </w:r>
        <w:r w:rsidR="000A56AA">
          <w:rPr>
            <w:noProof/>
            <w:webHidden/>
          </w:rPr>
          <w:fldChar w:fldCharType="begin"/>
        </w:r>
        <w:r w:rsidR="000A56AA">
          <w:rPr>
            <w:noProof/>
            <w:webHidden/>
          </w:rPr>
          <w:instrText xml:space="preserve"> PAGEREF _Toc233187289 \h </w:instrText>
        </w:r>
        <w:r w:rsidR="000A56AA">
          <w:rPr>
            <w:noProof/>
            <w:webHidden/>
          </w:rPr>
        </w:r>
        <w:r w:rsidR="000A56AA">
          <w:rPr>
            <w:noProof/>
            <w:webHidden/>
          </w:rPr>
          <w:fldChar w:fldCharType="separate"/>
        </w:r>
        <w:r w:rsidR="000A56AA">
          <w:rPr>
            <w:noProof/>
            <w:webHidden/>
          </w:rPr>
          <w:t>11</w:t>
        </w:r>
        <w:r w:rsidR="000A56AA">
          <w:rPr>
            <w:noProof/>
            <w:webHidden/>
          </w:rPr>
          <w:fldChar w:fldCharType="end"/>
        </w:r>
      </w:hyperlink>
    </w:p>
    <w:p w14:paraId="3E86E699" w14:textId="20EF92E3" w:rsidR="000A56AA" w:rsidRDefault="000A56AA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187290" w:history="1">
        <w:r w:rsidRPr="00131436">
          <w:rPr>
            <w:rStyle w:val="Hiperligao"/>
            <w:noProof/>
          </w:rPr>
          <w:t>Tabela 2 – Tipos de erros a devolver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_Toc233187290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8493E6B" w14:textId="172ADEB4" w:rsidR="000A56AA" w:rsidRDefault="000A56AA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187291" w:history="1">
        <w:r w:rsidRPr="00131436">
          <w:rPr>
            <w:rStyle w:val="Hiperligao"/>
            <w:noProof/>
          </w:rPr>
          <w:t>Tabela 3 – métodos para o Webservice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_Toc233187291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CEC699D" w14:textId="55B094AE" w:rsidR="000A56AA" w:rsidRDefault="000A56AA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187292" w:history="1">
        <w:r w:rsidRPr="00131436">
          <w:rPr>
            <w:rStyle w:val="Hiperligao"/>
            <w:noProof/>
          </w:rPr>
          <w:t>Tabela 4 – Tipo de respostas do sistema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_Toc233187292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49C5E3C" w14:textId="52207C2F" w:rsidR="000A56AA" w:rsidRDefault="000A56AA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187293" w:history="1">
        <w:r w:rsidRPr="00131436">
          <w:rPr>
            <w:rStyle w:val="Hiperligao"/>
            <w:noProof/>
          </w:rPr>
          <w:t>Tabela 5 – Códigos possíveis de utilizar para obtenção de PDF/Mensagens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_Toc233187293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DD81875" w14:textId="6276F9D9" w:rsidR="000A56AA" w:rsidRDefault="000A56AA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187294" w:history="1">
        <w:r w:rsidRPr="00131436">
          <w:rPr>
            <w:rStyle w:val="Hiperligao"/>
            <w:noProof/>
          </w:rPr>
          <w:t>Tabela 6 – Descrição dos campos no CSR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_Toc233187294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A8299E0" w14:textId="462F3997" w:rsidR="00B450BB" w:rsidRPr="005B64D8" w:rsidRDefault="009136BC" w:rsidP="00286DAE">
      <w:pPr>
        <w:tabs>
          <w:tab w:val="left" w:pos="1020"/>
        </w:tabs>
        <w:rPr>
          <w:rFonts w:asciiTheme="minorHAnsi" w:eastAsia="Times New Roman" w:hAnsiTheme="minorHAnsi" w:cstheme="minorHAnsi"/>
          <w:lang w:val="en-US" w:eastAsia="pt-PT"/>
        </w:rPr>
      </w:pPr>
      <w:r>
        <w:rPr>
          <w:rFonts w:asciiTheme="minorHAnsi" w:eastAsia="Times New Roman" w:hAnsiTheme="minorHAnsi" w:cstheme="minorHAnsi"/>
          <w:lang w:eastAsia="pt-PT"/>
        </w:rPr>
        <w:fldChar w:fldCharType="end"/>
      </w:r>
    </w:p>
    <w:p w14:paraId="35EEA7C2" w14:textId="5E577174" w:rsidR="00107319" w:rsidRPr="005B64D8" w:rsidRDefault="00107319" w:rsidP="00286DAE">
      <w:pPr>
        <w:tabs>
          <w:tab w:val="left" w:pos="1020"/>
        </w:tabs>
        <w:rPr>
          <w:rFonts w:asciiTheme="minorHAnsi" w:eastAsia="Times New Roman" w:hAnsiTheme="minorHAnsi" w:cstheme="minorHAnsi"/>
          <w:lang w:val="en-US" w:eastAsia="pt-PT"/>
        </w:rPr>
      </w:pPr>
    </w:p>
    <w:p w14:paraId="5BA85843" w14:textId="2EE72461" w:rsidR="00107319" w:rsidRPr="005B64D8" w:rsidRDefault="00107319" w:rsidP="00286DAE">
      <w:pPr>
        <w:tabs>
          <w:tab w:val="left" w:pos="1020"/>
        </w:tabs>
        <w:rPr>
          <w:rFonts w:asciiTheme="minorHAnsi" w:eastAsia="Times New Roman" w:hAnsiTheme="minorHAnsi" w:cstheme="minorHAnsi"/>
          <w:lang w:val="en-US" w:eastAsia="pt-PT"/>
        </w:rPr>
      </w:pPr>
    </w:p>
    <w:p w14:paraId="746B70C8" w14:textId="656E06C2" w:rsidR="00107319" w:rsidRPr="005B64D8" w:rsidRDefault="00107319" w:rsidP="00286DAE">
      <w:pPr>
        <w:tabs>
          <w:tab w:val="left" w:pos="1020"/>
        </w:tabs>
        <w:rPr>
          <w:rFonts w:asciiTheme="minorHAnsi" w:eastAsia="Times New Roman" w:hAnsiTheme="minorHAnsi" w:cstheme="minorHAnsi"/>
          <w:lang w:val="en-US" w:eastAsia="pt-PT"/>
        </w:rPr>
      </w:pPr>
    </w:p>
    <w:p w14:paraId="27CE20C5" w14:textId="5F21297C" w:rsidR="00A62A10" w:rsidRPr="0051139A" w:rsidRDefault="00A62A10" w:rsidP="000D12ED">
      <w:pPr>
        <w:pStyle w:val="PargrafodaLista"/>
        <w:numPr>
          <w:ilvl w:val="0"/>
          <w:numId w:val="18"/>
        </w:numPr>
        <w:rPr>
          <w:lang w:val="en-US"/>
        </w:rPr>
      </w:pPr>
      <w:r w:rsidRPr="0051139A">
        <w:rPr>
          <w:lang w:val="en-US"/>
        </w:rPr>
        <w:br w:type="page"/>
      </w:r>
    </w:p>
    <w:p w14:paraId="17CA32CC" w14:textId="74CE20F9" w:rsidR="00B450BB" w:rsidRPr="00A432B1" w:rsidRDefault="00B450BB" w:rsidP="00556B71">
      <w:pPr>
        <w:pStyle w:val="Ttulo1"/>
      </w:pPr>
      <w:bookmarkStart w:id="2" w:name="_Toc54189894"/>
      <w:bookmarkStart w:id="3" w:name="_Toc107494498"/>
      <w:bookmarkStart w:id="4" w:name="_Toc126142911"/>
      <w:bookmarkStart w:id="5" w:name="_Toc126156847"/>
      <w:bookmarkStart w:id="6" w:name="_Toc126159185"/>
      <w:bookmarkStart w:id="7" w:name="_Toc126161099"/>
      <w:bookmarkStart w:id="8" w:name="_Toc233187250"/>
      <w:r>
        <w:lastRenderedPageBreak/>
        <w:t>Introdução</w:t>
      </w:r>
      <w:bookmarkEnd w:id="2"/>
      <w:bookmarkEnd w:id="3"/>
      <w:bookmarkEnd w:id="4"/>
      <w:bookmarkEnd w:id="5"/>
      <w:bookmarkEnd w:id="6"/>
      <w:bookmarkEnd w:id="7"/>
      <w:bookmarkEnd w:id="8"/>
    </w:p>
    <w:p w14:paraId="15B79281" w14:textId="77777777" w:rsidR="00CA3AED" w:rsidRDefault="00CA3AED" w:rsidP="00CA3AED">
      <w:pPr>
        <w:spacing w:line="360" w:lineRule="auto"/>
      </w:pPr>
      <w:bookmarkStart w:id="9" w:name="_Toc54189895"/>
      <w:bookmarkStart w:id="10" w:name="_Toc107494499"/>
    </w:p>
    <w:p w14:paraId="2BA34851" w14:textId="7FF5D9F5" w:rsidR="00CA3AED" w:rsidRPr="004C29D8" w:rsidRDefault="00CA3AED" w:rsidP="00CA3AED">
      <w:pPr>
        <w:spacing w:line="360" w:lineRule="auto"/>
        <w:jc w:val="both"/>
      </w:pPr>
      <w:r w:rsidRPr="004C29D8">
        <w:t xml:space="preserve">O presente manual contém as especificações técnicas do canal </w:t>
      </w:r>
      <w:proofErr w:type="spellStart"/>
      <w:r w:rsidRPr="004C29D8">
        <w:t>Webservice</w:t>
      </w:r>
      <w:proofErr w:type="spellEnd"/>
      <w:r w:rsidRPr="004C29D8">
        <w:t xml:space="preserve"> que será disponibilizado aos Operadores Económicos no âmbito do novo sistema para a tramitação da Declaração Aduaneira </w:t>
      </w:r>
      <w:r>
        <w:t xml:space="preserve">de Importação </w:t>
      </w:r>
      <w:r w:rsidRPr="004C29D8">
        <w:t>(</w:t>
      </w:r>
      <w:r w:rsidRPr="009C505E">
        <w:t>DAI</w:t>
      </w:r>
      <w:r w:rsidRPr="004C29D8">
        <w:t>).</w:t>
      </w:r>
    </w:p>
    <w:p w14:paraId="321A0353" w14:textId="77777777" w:rsidR="00CA3AED" w:rsidRPr="004C29D8" w:rsidRDefault="00CA3AED" w:rsidP="00CA3AED">
      <w:pPr>
        <w:spacing w:line="360" w:lineRule="auto"/>
        <w:jc w:val="both"/>
      </w:pPr>
      <w:r w:rsidRPr="004C29D8">
        <w:t xml:space="preserve">Os destinatários deste manual são os Operadores Económicos autorizados pela AT a comunicar eletronicamente com as Estâncias Aduaneiras, utilizando o canal </w:t>
      </w:r>
      <w:proofErr w:type="spellStart"/>
      <w:r w:rsidRPr="004C29D8">
        <w:t>Webservice</w:t>
      </w:r>
      <w:proofErr w:type="spellEnd"/>
      <w:r w:rsidRPr="004C29D8">
        <w:t>.</w:t>
      </w:r>
    </w:p>
    <w:p w14:paraId="2AFE4DF6" w14:textId="77777777" w:rsidR="00CA3AED" w:rsidRDefault="00CA3AED" w:rsidP="00CA3AED">
      <w:pPr>
        <w:spacing w:line="360" w:lineRule="auto"/>
        <w:jc w:val="both"/>
      </w:pPr>
      <w:r w:rsidRPr="004C29D8">
        <w:t>Para este canal de comunicação serão disponibilizados serviços para:</w:t>
      </w:r>
    </w:p>
    <w:p w14:paraId="7901A2CA" w14:textId="77777777" w:rsidR="00CA3AED" w:rsidRPr="004C29D8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>
        <w:t>submissão de declarações e declarações complementares através do processamento da mensagem CC415A;</w:t>
      </w:r>
    </w:p>
    <w:p w14:paraId="4ECF2A13" w14:textId="77777777" w:rsidR="00CA3AED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>
        <w:t>notificação de apresentações de mercadorias</w:t>
      </w:r>
      <w:r w:rsidRPr="00174521">
        <w:t xml:space="preserve"> </w:t>
      </w:r>
      <w:r>
        <w:t xml:space="preserve">através do processamento da mensagem </w:t>
      </w:r>
      <w:r w:rsidRPr="009C505E">
        <w:t>CC432A</w:t>
      </w:r>
      <w:r>
        <w:t>;</w:t>
      </w:r>
    </w:p>
    <w:p w14:paraId="7C8DFD21" w14:textId="77777777" w:rsidR="00CA3AED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>
        <w:t xml:space="preserve">alteração de declarações através do processamento da mensagem </w:t>
      </w:r>
      <w:r w:rsidRPr="009C505E">
        <w:t>CC413A</w:t>
      </w:r>
      <w:r>
        <w:t>;</w:t>
      </w:r>
    </w:p>
    <w:p w14:paraId="6E34E035" w14:textId="77777777" w:rsidR="00CA3AED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>
        <w:t xml:space="preserve">anulação de declarações através do processamento da mensagem </w:t>
      </w:r>
      <w:r w:rsidRPr="009C505E">
        <w:t>CC414A</w:t>
      </w:r>
      <w:r>
        <w:t>;</w:t>
      </w:r>
    </w:p>
    <w:p w14:paraId="7D8A4FF4" w14:textId="77777777" w:rsidR="00CA3AED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 w:rsidRPr="004C29D8">
        <w:t>envio de documentos digitalizados</w:t>
      </w:r>
      <w:r>
        <w:t xml:space="preserve"> através da mensagem CC446A</w:t>
      </w:r>
      <w:r w:rsidRPr="004C29D8">
        <w:t>.</w:t>
      </w:r>
    </w:p>
    <w:p w14:paraId="3E2A49D6" w14:textId="77777777" w:rsidR="00CA3AED" w:rsidRPr="004C29D8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>
        <w:t xml:space="preserve">submissão da </w:t>
      </w:r>
      <w:r w:rsidRPr="006C10A6">
        <w:t>notifica</w:t>
      </w:r>
      <w:r>
        <w:t>ção da</w:t>
      </w:r>
      <w:r w:rsidRPr="006C10A6">
        <w:t xml:space="preserve"> inscrição nos registos do declarante</w:t>
      </w:r>
      <w:r>
        <w:t xml:space="preserve"> através do processamento da mensagem </w:t>
      </w:r>
      <w:r w:rsidRPr="009C505E">
        <w:t>CC4</w:t>
      </w:r>
      <w:r>
        <w:t>33</w:t>
      </w:r>
      <w:r w:rsidRPr="009C505E">
        <w:t>A</w:t>
      </w:r>
      <w:r>
        <w:t>;</w:t>
      </w:r>
    </w:p>
    <w:p w14:paraId="775F7CDE" w14:textId="77777777" w:rsidR="00CA3AED" w:rsidRPr="004C29D8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 w:rsidRPr="004C29D8">
        <w:t>obtenção dos documentos PDF gerados pelo sistema;</w:t>
      </w:r>
    </w:p>
    <w:p w14:paraId="1328C915" w14:textId="2F6C5C4A" w:rsidR="00CA3AED" w:rsidRDefault="00CA3AED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 w:rsidRPr="004C29D8">
        <w:t>obtenção das notificações/mensagens geradas pelo sistema;</w:t>
      </w:r>
    </w:p>
    <w:p w14:paraId="0EE724CA" w14:textId="5F79FC0E" w:rsidR="00624161" w:rsidRPr="004C29D8" w:rsidRDefault="00624161" w:rsidP="00CA3AED">
      <w:pPr>
        <w:pStyle w:val="PargrafodaLista"/>
        <w:numPr>
          <w:ilvl w:val="0"/>
          <w:numId w:val="34"/>
        </w:numPr>
        <w:spacing w:after="0" w:line="360" w:lineRule="auto"/>
        <w:jc w:val="both"/>
      </w:pPr>
      <w:r w:rsidRPr="00624161">
        <w:t>manifestar-se relativamente a uma proposta de correção ou anulação.</w:t>
      </w:r>
    </w:p>
    <w:p w14:paraId="1EB6F782" w14:textId="77777777" w:rsidR="00CA3AED" w:rsidRPr="004C29D8" w:rsidRDefault="00CA3AED" w:rsidP="00CA3AED">
      <w:pPr>
        <w:spacing w:line="360" w:lineRule="auto"/>
        <w:jc w:val="both"/>
      </w:pPr>
    </w:p>
    <w:p w14:paraId="31B22ED4" w14:textId="03BAFF8B" w:rsidR="00556B71" w:rsidRDefault="00CA3AED" w:rsidP="00CA3AED">
      <w:pPr>
        <w:spacing w:line="360" w:lineRule="auto"/>
        <w:jc w:val="both"/>
      </w:pPr>
      <w:r>
        <w:t xml:space="preserve">A estrutura das mensagens </w:t>
      </w:r>
      <w:proofErr w:type="spellStart"/>
      <w:r>
        <w:t>CCxxxA</w:t>
      </w:r>
      <w:proofErr w:type="spellEnd"/>
      <w:r>
        <w:t xml:space="preserve">, bem como das mensagens geradas pelo sistema para notificação dos Operadores Económicos no âmbito do processo de tramitação da declaração é apresentada no documento </w:t>
      </w:r>
      <w:r w:rsidR="00454B50">
        <w:t>Declarações Aduaneiras de Importação e Notificações</w:t>
      </w:r>
      <w:r w:rsidR="00543525" w:rsidRPr="16688F8E">
        <w:rPr>
          <w:i/>
          <w:iCs/>
        </w:rPr>
        <w:t xml:space="preserve"> </w:t>
      </w:r>
      <w:r w:rsidRPr="16688F8E">
        <w:rPr>
          <w:i/>
          <w:iCs/>
        </w:rPr>
        <w:t xml:space="preserve">– </w:t>
      </w:r>
      <w:r w:rsidR="79283336" w:rsidRPr="16688F8E">
        <w:rPr>
          <w:i/>
          <w:iCs/>
        </w:rPr>
        <w:t xml:space="preserve">IMPCAU - Guia XML - Definições Gerais </w:t>
      </w:r>
      <w:r>
        <w:t>pelo que não serão abordadas neste manual.</w:t>
      </w:r>
    </w:p>
    <w:p w14:paraId="7A8B400F" w14:textId="77777777" w:rsidR="00556B71" w:rsidRDefault="00556B71">
      <w:r>
        <w:br w:type="page"/>
      </w:r>
    </w:p>
    <w:p w14:paraId="1469D4A4" w14:textId="77777777" w:rsidR="00556B71" w:rsidRPr="004C29D8" w:rsidRDefault="00556B71" w:rsidP="00556B71">
      <w:pPr>
        <w:pStyle w:val="Ttulo1"/>
      </w:pPr>
      <w:bookmarkStart w:id="11" w:name="_Toc126137655"/>
      <w:bookmarkStart w:id="12" w:name="_Toc233187251"/>
      <w:r>
        <w:lastRenderedPageBreak/>
        <w:t>Estrutura do envio de dados à AT (SOAP)</w:t>
      </w:r>
      <w:bookmarkEnd w:id="11"/>
      <w:bookmarkEnd w:id="12"/>
    </w:p>
    <w:p w14:paraId="32A4A784" w14:textId="77777777" w:rsidR="00556B71" w:rsidRDefault="00556B71" w:rsidP="00556B71">
      <w:pPr>
        <w:pStyle w:val="PargrafodaLista"/>
        <w:spacing w:line="360" w:lineRule="auto"/>
        <w:ind w:left="0"/>
        <w:jc w:val="both"/>
      </w:pPr>
    </w:p>
    <w:p w14:paraId="3B0F4F8D" w14:textId="482C7C01" w:rsidR="00556B71" w:rsidRPr="004C29D8" w:rsidRDefault="00556B71" w:rsidP="00556B71">
      <w:pPr>
        <w:pStyle w:val="PargrafodaLista"/>
        <w:spacing w:line="360" w:lineRule="auto"/>
        <w:ind w:left="0"/>
        <w:jc w:val="both"/>
      </w:pPr>
      <w:r w:rsidRPr="004C29D8">
        <w:t xml:space="preserve">Neste ponto descreve-se a metodologia do </w:t>
      </w:r>
      <w:proofErr w:type="spellStart"/>
      <w:r w:rsidRPr="004C29D8">
        <w:t>Webservice</w:t>
      </w:r>
      <w:proofErr w:type="spellEnd"/>
      <w:r w:rsidRPr="004C29D8">
        <w:t xml:space="preserve"> do </w:t>
      </w:r>
      <w:r w:rsidR="00454B50">
        <w:t>STAD</w:t>
      </w:r>
      <w:r>
        <w:t>IMPCAU</w:t>
      </w:r>
      <w:r w:rsidR="00454B50">
        <w:t>-DAIN</w:t>
      </w:r>
      <w:r w:rsidRPr="004C29D8">
        <w:t>.</w:t>
      </w:r>
    </w:p>
    <w:p w14:paraId="556BA1FF" w14:textId="77777777" w:rsidR="00556B71" w:rsidRPr="004C29D8" w:rsidRDefault="00556B71" w:rsidP="00556B71">
      <w:pPr>
        <w:pStyle w:val="PargrafodaLista"/>
        <w:spacing w:line="360" w:lineRule="auto"/>
        <w:ind w:left="425"/>
        <w:jc w:val="both"/>
      </w:pPr>
    </w:p>
    <w:p w14:paraId="1D32A24F" w14:textId="77777777" w:rsidR="00556B71" w:rsidRPr="004C29D8" w:rsidRDefault="00556B71" w:rsidP="00556B71">
      <w:pPr>
        <w:pStyle w:val="PargrafodaLista"/>
        <w:spacing w:line="360" w:lineRule="auto"/>
        <w:ind w:left="0"/>
        <w:jc w:val="both"/>
      </w:pPr>
      <w:r w:rsidRPr="004C29D8">
        <w:t xml:space="preserve">O </w:t>
      </w:r>
      <w:proofErr w:type="spellStart"/>
      <w:r w:rsidRPr="004C29D8">
        <w:t>Webservice</w:t>
      </w:r>
      <w:proofErr w:type="spellEnd"/>
      <w:r w:rsidRPr="004C29D8">
        <w:t xml:space="preserve"> é efetuado segundo o protocolo SOAP e é constituído por duas secções:</w:t>
      </w:r>
    </w:p>
    <w:p w14:paraId="3A896F0A" w14:textId="77777777" w:rsidR="00556B71" w:rsidRPr="004C29D8" w:rsidRDefault="00556B71" w:rsidP="00556B71">
      <w:pPr>
        <w:pStyle w:val="PargrafodaLista"/>
        <w:numPr>
          <w:ilvl w:val="0"/>
          <w:numId w:val="35"/>
        </w:numPr>
        <w:spacing w:after="0" w:line="360" w:lineRule="auto"/>
        <w:ind w:left="426"/>
        <w:jc w:val="both"/>
        <w:rPr>
          <w:b/>
        </w:rPr>
      </w:pPr>
      <w:proofErr w:type="spellStart"/>
      <w:proofErr w:type="gramStart"/>
      <w:r w:rsidRPr="004C29D8">
        <w:rPr>
          <w:b/>
        </w:rPr>
        <w:t>SOAP:Header</w:t>
      </w:r>
      <w:proofErr w:type="spellEnd"/>
      <w:proofErr w:type="gramEnd"/>
      <w:r w:rsidRPr="004C29D8">
        <w:rPr>
          <w:b/>
        </w:rPr>
        <w:t>:</w:t>
      </w:r>
    </w:p>
    <w:p w14:paraId="4575B144" w14:textId="77777777" w:rsidR="00556B71" w:rsidRPr="004C29D8" w:rsidRDefault="00556B71" w:rsidP="00556B71">
      <w:pPr>
        <w:pStyle w:val="PargrafodaLista"/>
        <w:numPr>
          <w:ilvl w:val="1"/>
          <w:numId w:val="35"/>
        </w:numPr>
        <w:spacing w:after="0" w:line="360" w:lineRule="auto"/>
        <w:ind w:left="851"/>
        <w:jc w:val="both"/>
      </w:pPr>
      <w:r w:rsidRPr="004C29D8">
        <w:t xml:space="preserve">Esta secção inclui todos os campos de autenticação do utilizador que vai ser responsável pela invocação do </w:t>
      </w:r>
      <w:proofErr w:type="spellStart"/>
      <w:r w:rsidRPr="004C29D8">
        <w:t>Webservice</w:t>
      </w:r>
      <w:proofErr w:type="spellEnd"/>
      <w:r w:rsidRPr="004C29D8">
        <w:t>;</w:t>
      </w:r>
    </w:p>
    <w:p w14:paraId="4F1E675A" w14:textId="77777777" w:rsidR="00556B71" w:rsidRPr="004C29D8" w:rsidRDefault="00556B71" w:rsidP="00556B71">
      <w:pPr>
        <w:pStyle w:val="PargrafodaLista"/>
        <w:numPr>
          <w:ilvl w:val="1"/>
          <w:numId w:val="35"/>
        </w:numPr>
        <w:spacing w:after="0" w:line="360" w:lineRule="auto"/>
        <w:ind w:left="851"/>
        <w:jc w:val="both"/>
      </w:pPr>
      <w:r w:rsidRPr="004C29D8">
        <w:t>O utilizador poderá ser um subtilizador do NIF do sujeito passivo com perfil DWS;</w:t>
      </w:r>
    </w:p>
    <w:p w14:paraId="5C6FC5E1" w14:textId="77777777" w:rsidR="00556B71" w:rsidRPr="004C29D8" w:rsidRDefault="00556B71" w:rsidP="00556B71">
      <w:pPr>
        <w:pStyle w:val="PargrafodaLista"/>
        <w:numPr>
          <w:ilvl w:val="1"/>
          <w:numId w:val="35"/>
        </w:numPr>
        <w:spacing w:after="0" w:line="360" w:lineRule="auto"/>
        <w:ind w:left="851"/>
        <w:jc w:val="both"/>
      </w:pPr>
      <w:r w:rsidRPr="004C29D8">
        <w:t>A criação de subtilizadores deve ser efetuada no Portal das Finanças utilizando a opção:</w:t>
      </w:r>
    </w:p>
    <w:p w14:paraId="47072EF1" w14:textId="77777777" w:rsidR="00556B71" w:rsidRPr="004C29D8" w:rsidRDefault="00556B71" w:rsidP="00556B71">
      <w:pPr>
        <w:pStyle w:val="PargrafodaLista"/>
        <w:numPr>
          <w:ilvl w:val="2"/>
          <w:numId w:val="35"/>
        </w:numPr>
        <w:spacing w:after="0" w:line="360" w:lineRule="auto"/>
        <w:ind w:left="1560" w:hanging="322"/>
        <w:jc w:val="both"/>
      </w:pPr>
      <w:r w:rsidRPr="004C29D8">
        <w:t>“Serviços/Gestão de Utilizadores Externos/Gestão da Adesão”.</w:t>
      </w:r>
    </w:p>
    <w:p w14:paraId="79A0A418" w14:textId="77777777" w:rsidR="00556B71" w:rsidRPr="004C29D8" w:rsidRDefault="00556B71" w:rsidP="00556B71">
      <w:pPr>
        <w:pStyle w:val="PargrafodaLista"/>
        <w:numPr>
          <w:ilvl w:val="0"/>
          <w:numId w:val="35"/>
        </w:numPr>
        <w:spacing w:after="0" w:line="360" w:lineRule="auto"/>
        <w:ind w:left="426"/>
        <w:jc w:val="both"/>
        <w:rPr>
          <w:b/>
        </w:rPr>
      </w:pPr>
      <w:proofErr w:type="spellStart"/>
      <w:proofErr w:type="gramStart"/>
      <w:r w:rsidRPr="004C29D8">
        <w:rPr>
          <w:b/>
        </w:rPr>
        <w:t>SOAP:Body</w:t>
      </w:r>
      <w:proofErr w:type="spellEnd"/>
      <w:proofErr w:type="gramEnd"/>
    </w:p>
    <w:p w14:paraId="22C4370A" w14:textId="1FA8E8D3" w:rsidR="00556B71" w:rsidRDefault="00556B71" w:rsidP="00556B71">
      <w:pPr>
        <w:pStyle w:val="PargrafodaLista"/>
        <w:numPr>
          <w:ilvl w:val="1"/>
          <w:numId w:val="35"/>
        </w:numPr>
        <w:spacing w:after="0" w:line="360" w:lineRule="auto"/>
        <w:ind w:left="851"/>
        <w:jc w:val="both"/>
      </w:pPr>
      <w:r w:rsidRPr="004C29D8">
        <w:t xml:space="preserve">Esta secção contém os dados referentes ao sistema </w:t>
      </w:r>
      <w:r w:rsidRPr="006A587C">
        <w:t>IMPCAU</w:t>
      </w:r>
      <w:r w:rsidRPr="004C29D8">
        <w:t xml:space="preserve">, os quais se detalham no ponto </w:t>
      </w:r>
      <w:proofErr w:type="spellStart"/>
      <w:proofErr w:type="gramStart"/>
      <w:r w:rsidRPr="004C29D8">
        <w:t>SOAP:Body</w:t>
      </w:r>
      <w:proofErr w:type="spellEnd"/>
      <w:proofErr w:type="gramEnd"/>
      <w:r w:rsidRPr="004C29D8">
        <w:t>.</w:t>
      </w:r>
    </w:p>
    <w:p w14:paraId="2DF8A658" w14:textId="4B8302DE" w:rsidR="00556B71" w:rsidRDefault="00556B71" w:rsidP="00556B71">
      <w:pPr>
        <w:spacing w:after="0" w:line="360" w:lineRule="auto"/>
        <w:jc w:val="both"/>
      </w:pPr>
    </w:p>
    <w:p w14:paraId="7C11E140" w14:textId="77777777" w:rsidR="00556B71" w:rsidRPr="004C29D8" w:rsidRDefault="00556B71" w:rsidP="00556B71">
      <w:pPr>
        <w:spacing w:after="0" w:line="360" w:lineRule="auto"/>
        <w:jc w:val="both"/>
      </w:pPr>
    </w:p>
    <w:p w14:paraId="5C803A18" w14:textId="77777777" w:rsidR="00556B71" w:rsidRPr="004C29D8" w:rsidRDefault="00556B71" w:rsidP="00556B71">
      <w:pPr>
        <w:spacing w:line="360" w:lineRule="auto"/>
        <w:jc w:val="both"/>
        <w:rPr>
          <w:rFonts w:cs="Arial"/>
          <w:b/>
          <w:bCs/>
          <w:kern w:val="32"/>
          <w:sz w:val="32"/>
          <w:szCs w:val="32"/>
        </w:rPr>
      </w:pPr>
      <w:r w:rsidRPr="004C29D8">
        <w:rPr>
          <w:rFonts w:cs="Arial"/>
          <w:b/>
          <w:bCs/>
          <w:kern w:val="32"/>
          <w:sz w:val="32"/>
          <w:szCs w:val="32"/>
        </w:rPr>
        <w:br w:type="page"/>
      </w:r>
    </w:p>
    <w:p w14:paraId="364FE605" w14:textId="77777777" w:rsidR="00F70A39" w:rsidRPr="004C29D8" w:rsidRDefault="00F70A39" w:rsidP="00F70A39">
      <w:pPr>
        <w:pStyle w:val="Ttulo1"/>
      </w:pPr>
      <w:bookmarkStart w:id="13" w:name="_Toc126137656"/>
      <w:bookmarkStart w:id="14" w:name="_Toc233187252"/>
      <w:proofErr w:type="spellStart"/>
      <w:proofErr w:type="gramStart"/>
      <w:r>
        <w:lastRenderedPageBreak/>
        <w:t>SOAP:Header</w:t>
      </w:r>
      <w:bookmarkEnd w:id="13"/>
      <w:bookmarkEnd w:id="14"/>
      <w:proofErr w:type="spellEnd"/>
      <w:proofErr w:type="gramEnd"/>
    </w:p>
    <w:p w14:paraId="7D04C291" w14:textId="77777777" w:rsidR="00F70A39" w:rsidRDefault="00F70A39" w:rsidP="00F70A39">
      <w:pPr>
        <w:pStyle w:val="PargrafodaLista"/>
        <w:spacing w:line="360" w:lineRule="auto"/>
        <w:ind w:left="0"/>
        <w:jc w:val="both"/>
      </w:pPr>
    </w:p>
    <w:p w14:paraId="3238269C" w14:textId="501627E1" w:rsidR="00F70A39" w:rsidRPr="004C29D8" w:rsidRDefault="00F70A39" w:rsidP="00F70A39">
      <w:pPr>
        <w:pStyle w:val="PargrafodaLista"/>
        <w:spacing w:line="360" w:lineRule="auto"/>
        <w:ind w:left="0"/>
        <w:jc w:val="both"/>
      </w:pPr>
      <w:r w:rsidRPr="004C29D8">
        <w:t xml:space="preserve">O desenho do </w:t>
      </w:r>
      <w:proofErr w:type="spellStart"/>
      <w:r w:rsidRPr="004C29D8">
        <w:t>Header</w:t>
      </w:r>
      <w:proofErr w:type="spellEnd"/>
      <w:r w:rsidRPr="004C29D8">
        <w:t xml:space="preserve"> tem como requisito garantir a confidencialidade dos dados de autenticação e a impossibilidade de reutilização dos mesmos em ataques Man-in-</w:t>
      </w:r>
      <w:proofErr w:type="spellStart"/>
      <w:r w:rsidRPr="004C29D8">
        <w:t>the</w:t>
      </w:r>
      <w:proofErr w:type="spellEnd"/>
      <w:r w:rsidRPr="004C29D8">
        <w:t>-</w:t>
      </w:r>
      <w:proofErr w:type="spellStart"/>
      <w:r w:rsidRPr="004C29D8">
        <w:t>middle</w:t>
      </w:r>
      <w:proofErr w:type="spellEnd"/>
      <w:r w:rsidRPr="004C29D8">
        <w:t xml:space="preserve"> (MITM). Por este motivo, só serão aceites invocações que respeitem os procedimentos de encriptação.</w:t>
      </w:r>
    </w:p>
    <w:p w14:paraId="2F2DEB84" w14:textId="77777777" w:rsidR="00F70A39" w:rsidRPr="004C29D8" w:rsidRDefault="00F70A39" w:rsidP="00F70A39">
      <w:pPr>
        <w:pStyle w:val="PargrafodaLista"/>
        <w:spacing w:line="360" w:lineRule="auto"/>
        <w:ind w:left="0"/>
        <w:jc w:val="both"/>
      </w:pPr>
    </w:p>
    <w:p w14:paraId="0FB0ED50" w14:textId="77777777" w:rsidR="00F70A39" w:rsidRPr="004C29D8" w:rsidRDefault="00F70A39" w:rsidP="00F70A39">
      <w:pPr>
        <w:pStyle w:val="PargrafodaLista"/>
        <w:spacing w:line="360" w:lineRule="auto"/>
        <w:ind w:left="0"/>
        <w:jc w:val="both"/>
      </w:pPr>
      <w:r w:rsidRPr="004C29D8">
        <w:t xml:space="preserve">O </w:t>
      </w:r>
      <w:proofErr w:type="spellStart"/>
      <w:proofErr w:type="gramStart"/>
      <w:r w:rsidRPr="004C29D8">
        <w:t>SOAP:Header</w:t>
      </w:r>
      <w:proofErr w:type="spellEnd"/>
      <w:proofErr w:type="gramEnd"/>
      <w:r w:rsidRPr="004C29D8">
        <w:t xml:space="preserve"> é construído de acordo com o standard WS-</w:t>
      </w:r>
      <w:proofErr w:type="spellStart"/>
      <w:r w:rsidRPr="004C29D8">
        <w:t>Security</w:t>
      </w:r>
      <w:proofErr w:type="spellEnd"/>
      <w:r w:rsidRPr="004C29D8">
        <w:t xml:space="preserve">, definido pela OASIS e recorrendo à definição do </w:t>
      </w:r>
      <w:proofErr w:type="spellStart"/>
      <w:r w:rsidRPr="004C29D8">
        <w:t>Username</w:t>
      </w:r>
      <w:proofErr w:type="spellEnd"/>
      <w:r w:rsidRPr="004C29D8">
        <w:t xml:space="preserve"> </w:t>
      </w:r>
      <w:proofErr w:type="spellStart"/>
      <w:r w:rsidRPr="004C29D8">
        <w:t>Token</w:t>
      </w:r>
      <w:proofErr w:type="spellEnd"/>
      <w:r w:rsidRPr="004C29D8">
        <w:t xml:space="preserve"> </w:t>
      </w:r>
      <w:proofErr w:type="spellStart"/>
      <w:r w:rsidRPr="004C29D8">
        <w:t>Profile</w:t>
      </w:r>
      <w:proofErr w:type="spellEnd"/>
      <w:r w:rsidRPr="004C29D8">
        <w:t xml:space="preserve"> 1.1, também definido pela mesma organização.</w:t>
      </w:r>
    </w:p>
    <w:p w14:paraId="118CDF0C" w14:textId="77777777" w:rsidR="00F70A39" w:rsidRPr="004C29D8" w:rsidRDefault="00F70A39" w:rsidP="00F70A39">
      <w:pPr>
        <w:pStyle w:val="PargrafodaLista"/>
        <w:spacing w:line="360" w:lineRule="auto"/>
        <w:ind w:left="0"/>
        <w:jc w:val="both"/>
      </w:pPr>
      <w:r w:rsidRPr="004C29D8">
        <w:t>Na seguinte tabela, detalha-se a forma de construção de cada campo, de acordo com as necessidades de segurança específicas do sistema de autenticação do Portal das Finanças.</w:t>
      </w:r>
    </w:p>
    <w:p w14:paraId="3F1062D9" w14:textId="77777777" w:rsidR="00F70A39" w:rsidRPr="004C29D8" w:rsidRDefault="00F70A39" w:rsidP="00F70A39">
      <w:pPr>
        <w:pStyle w:val="Cabealho"/>
        <w:rPr>
          <w:rFonts w:cs="Arial"/>
        </w:rPr>
      </w:pPr>
    </w:p>
    <w:tbl>
      <w:tblPr>
        <w:tblStyle w:val="Tabelacomgrelha8"/>
        <w:tblW w:w="9498" w:type="dxa"/>
        <w:tblLayout w:type="fixed"/>
        <w:tblLook w:val="04A0" w:firstRow="1" w:lastRow="0" w:firstColumn="1" w:lastColumn="0" w:noHBand="0" w:noVBand="1"/>
      </w:tblPr>
      <w:tblGrid>
        <w:gridCol w:w="1693"/>
        <w:gridCol w:w="4253"/>
        <w:gridCol w:w="1843"/>
        <w:gridCol w:w="1709"/>
      </w:tblGrid>
      <w:tr w:rsidR="00F70A39" w:rsidRPr="004C29D8" w14:paraId="1ED0DC5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693" w:type="dxa"/>
            <w:vAlign w:val="center"/>
            <w:hideMark/>
          </w:tcPr>
          <w:p w14:paraId="72ACE57D" w14:textId="77777777" w:rsidR="00F70A39" w:rsidRPr="004C29D8" w:rsidRDefault="00F70A39">
            <w:pPr>
              <w:pStyle w:val="Cabealho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lastRenderedPageBreak/>
              <w:t>Parâmetro</w:t>
            </w:r>
          </w:p>
        </w:tc>
        <w:tc>
          <w:tcPr>
            <w:tcW w:w="4253" w:type="dxa"/>
            <w:vAlign w:val="center"/>
            <w:hideMark/>
          </w:tcPr>
          <w:p w14:paraId="6DECD143" w14:textId="77777777" w:rsidR="00F70A39" w:rsidRPr="004C29D8" w:rsidRDefault="00F70A39">
            <w:pPr>
              <w:pStyle w:val="Cabealho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Descrição</w:t>
            </w:r>
          </w:p>
        </w:tc>
        <w:tc>
          <w:tcPr>
            <w:tcW w:w="1843" w:type="dxa"/>
            <w:vAlign w:val="center"/>
            <w:hideMark/>
          </w:tcPr>
          <w:p w14:paraId="3124E410" w14:textId="77777777" w:rsidR="00F70A39" w:rsidRPr="004C29D8" w:rsidRDefault="00F70A39">
            <w:pPr>
              <w:pStyle w:val="Cabealho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Obrigatório (S/N)</w:t>
            </w:r>
          </w:p>
        </w:tc>
        <w:tc>
          <w:tcPr>
            <w:tcW w:w="1709" w:type="dxa"/>
            <w:vAlign w:val="center"/>
            <w:hideMark/>
          </w:tcPr>
          <w:p w14:paraId="6F4E02DD" w14:textId="77777777" w:rsidR="00F70A39" w:rsidRPr="004C29D8" w:rsidRDefault="00F70A39">
            <w:pPr>
              <w:pStyle w:val="Cabealho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Tipo de Dados</w:t>
            </w:r>
          </w:p>
        </w:tc>
      </w:tr>
      <w:tr w:rsidR="00F70A39" w:rsidRPr="004C29D8" w14:paraId="618B1F37" w14:textId="77777777">
        <w:trPr>
          <w:cantSplit/>
        </w:trPr>
        <w:tc>
          <w:tcPr>
            <w:tcW w:w="1693" w:type="dxa"/>
            <w:hideMark/>
          </w:tcPr>
          <w:p w14:paraId="4DA09EA3" w14:textId="77777777" w:rsidR="00F70A39" w:rsidRPr="004C29D8" w:rsidRDefault="00F70A39">
            <w:pPr>
              <w:pStyle w:val="Cabealho"/>
              <w:spacing w:before="120" w:line="360" w:lineRule="auto"/>
              <w:jc w:val="left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H.1 – Utilizador (</w:t>
            </w:r>
            <w:proofErr w:type="spellStart"/>
            <w:r w:rsidRPr="004C29D8">
              <w:rPr>
                <w:rFonts w:cs="Arial"/>
                <w:b/>
                <w:bCs/>
              </w:rPr>
              <w:t>Username</w:t>
            </w:r>
            <w:proofErr w:type="spellEnd"/>
            <w:r w:rsidRPr="004C29D8">
              <w:rPr>
                <w:rFonts w:cs="Arial"/>
                <w:b/>
                <w:bCs/>
              </w:rPr>
              <w:t>)</w:t>
            </w:r>
          </w:p>
        </w:tc>
        <w:tc>
          <w:tcPr>
            <w:tcW w:w="4253" w:type="dxa"/>
            <w:hideMark/>
          </w:tcPr>
          <w:p w14:paraId="25F2A82F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Identificação do utilizador que vai submeter os dados, composto da seguinte forma e de acordo com a autenticação do Portal das Finanças:</w:t>
            </w:r>
          </w:p>
          <w:p w14:paraId="692AEC29" w14:textId="77777777" w:rsidR="00F70A39" w:rsidRPr="004C29D8" w:rsidRDefault="00F70A39">
            <w:pPr>
              <w:pStyle w:val="Cabealho"/>
              <w:spacing w:line="360" w:lineRule="auto"/>
              <w:jc w:val="center"/>
              <w:rPr>
                <w:rFonts w:cs="Arial"/>
                <w:b/>
              </w:rPr>
            </w:pPr>
            <w:r w:rsidRPr="004C29D8">
              <w:rPr>
                <w:rFonts w:cs="Arial"/>
                <w:b/>
              </w:rPr>
              <w:t>&lt;NIF&gt;/&lt;SUBTILIZADOR&gt;</w:t>
            </w:r>
          </w:p>
          <w:p w14:paraId="2EB2DFF9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Exemplos:</w:t>
            </w:r>
          </w:p>
          <w:p w14:paraId="1F472FB2" w14:textId="77777777" w:rsidR="00F70A39" w:rsidRPr="004C29D8" w:rsidRDefault="00F70A39" w:rsidP="00F70A39">
            <w:pPr>
              <w:pStyle w:val="Cabealho"/>
              <w:numPr>
                <w:ilvl w:val="3"/>
                <w:numId w:val="37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spacing w:line="360" w:lineRule="auto"/>
              <w:ind w:left="425" w:hanging="425"/>
              <w:rPr>
                <w:rFonts w:cs="Arial"/>
              </w:rPr>
            </w:pPr>
            <w:r w:rsidRPr="004C29D8">
              <w:rPr>
                <w:rFonts w:cs="Arial"/>
              </w:rPr>
              <w:t>111111111</w:t>
            </w:r>
          </w:p>
          <w:p w14:paraId="08FD8A25" w14:textId="77777777" w:rsidR="00F70A39" w:rsidRPr="004C29D8" w:rsidRDefault="00F70A39" w:rsidP="00F70A39">
            <w:pPr>
              <w:pStyle w:val="Cabealho"/>
              <w:numPr>
                <w:ilvl w:val="3"/>
                <w:numId w:val="37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spacing w:line="360" w:lineRule="auto"/>
              <w:ind w:left="425" w:hanging="425"/>
              <w:rPr>
                <w:rFonts w:cs="Arial"/>
              </w:rPr>
            </w:pPr>
            <w:r w:rsidRPr="004C29D8">
              <w:rPr>
                <w:rFonts w:cs="Arial"/>
              </w:rPr>
              <w:t>555555555/1 (subtilizador n.º 1)</w:t>
            </w:r>
          </w:p>
          <w:p w14:paraId="01A9760D" w14:textId="77777777" w:rsidR="00F70A39" w:rsidRPr="004C29D8" w:rsidRDefault="00F70A39" w:rsidP="00F70A39">
            <w:pPr>
              <w:pStyle w:val="Cabealho"/>
              <w:numPr>
                <w:ilvl w:val="3"/>
                <w:numId w:val="37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spacing w:line="360" w:lineRule="auto"/>
              <w:ind w:left="425" w:hanging="425"/>
              <w:rPr>
                <w:rFonts w:cs="Arial"/>
              </w:rPr>
            </w:pPr>
            <w:r w:rsidRPr="004C29D8">
              <w:rPr>
                <w:rFonts w:cs="Arial"/>
              </w:rPr>
              <w:t>555555555/0002 (subtilizador n.º 2)</w:t>
            </w:r>
          </w:p>
          <w:p w14:paraId="5D228492" w14:textId="77777777" w:rsidR="00F70A39" w:rsidRPr="004C29D8" w:rsidRDefault="00F70A39" w:rsidP="00F70A39">
            <w:pPr>
              <w:pStyle w:val="Cabealho"/>
              <w:numPr>
                <w:ilvl w:val="3"/>
                <w:numId w:val="37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spacing w:after="120" w:line="360" w:lineRule="auto"/>
              <w:ind w:left="425" w:hanging="425"/>
              <w:rPr>
                <w:rFonts w:cs="Arial"/>
              </w:rPr>
            </w:pPr>
            <w:r w:rsidRPr="004C29D8">
              <w:rPr>
                <w:rFonts w:cs="Arial"/>
              </w:rPr>
              <w:t>555555555/1234 (subtilizador n.º 1234)</w:t>
            </w:r>
          </w:p>
          <w:p w14:paraId="5947DBF2" w14:textId="77777777" w:rsidR="00F70A39" w:rsidRDefault="00F70A39" w:rsidP="00F70A39"/>
          <w:p w14:paraId="51271CC2" w14:textId="77777777" w:rsidR="00A75674" w:rsidRPr="00A75674" w:rsidRDefault="00A75674" w:rsidP="00A75674"/>
          <w:p w14:paraId="30602EB5" w14:textId="77777777" w:rsidR="00A75674" w:rsidRPr="00A75674" w:rsidRDefault="00A75674" w:rsidP="00A75674"/>
          <w:p w14:paraId="35A09CD5" w14:textId="77777777" w:rsidR="00A75674" w:rsidRPr="00A75674" w:rsidRDefault="00A75674" w:rsidP="00A75674"/>
          <w:p w14:paraId="32393EE1" w14:textId="77777777" w:rsidR="00A75674" w:rsidRPr="00A75674" w:rsidRDefault="00A75674" w:rsidP="00A75674"/>
          <w:p w14:paraId="55BBF7EC" w14:textId="77777777" w:rsidR="00A75674" w:rsidRPr="00A75674" w:rsidRDefault="00A75674" w:rsidP="00A75674"/>
          <w:p w14:paraId="0583E344" w14:textId="77777777" w:rsidR="00A75674" w:rsidRPr="00A75674" w:rsidRDefault="00A75674" w:rsidP="00A75674"/>
          <w:p w14:paraId="65DCE25A" w14:textId="77777777" w:rsidR="00A75674" w:rsidRPr="00A75674" w:rsidRDefault="00A75674" w:rsidP="00A75674"/>
          <w:p w14:paraId="0808C615" w14:textId="77777777" w:rsidR="00A75674" w:rsidRPr="00A75674" w:rsidRDefault="00A75674" w:rsidP="00A75674"/>
          <w:p w14:paraId="4E399B8C" w14:textId="77777777" w:rsidR="00A75674" w:rsidRPr="00A75674" w:rsidRDefault="00A75674" w:rsidP="00A75674"/>
          <w:p w14:paraId="14FD8B68" w14:textId="77777777" w:rsidR="00A75674" w:rsidRPr="00A75674" w:rsidRDefault="00A75674" w:rsidP="00A75674"/>
          <w:p w14:paraId="097F3FA6" w14:textId="77777777" w:rsidR="00A75674" w:rsidRPr="00A75674" w:rsidRDefault="00A75674" w:rsidP="00A75674"/>
          <w:p w14:paraId="737063EE" w14:textId="77777777" w:rsidR="00A75674" w:rsidRPr="00A75674" w:rsidRDefault="00A75674" w:rsidP="00A75674"/>
          <w:p w14:paraId="2A93747A" w14:textId="77777777" w:rsidR="00A75674" w:rsidRPr="00A75674" w:rsidRDefault="00A75674" w:rsidP="00A75674"/>
          <w:p w14:paraId="18EDCBC0" w14:textId="77777777" w:rsidR="00A75674" w:rsidRDefault="00A75674" w:rsidP="00A75674"/>
          <w:p w14:paraId="3AF734FB" w14:textId="77777777" w:rsidR="00A75674" w:rsidRPr="00A75674" w:rsidRDefault="00A75674" w:rsidP="00A75674"/>
          <w:p w14:paraId="1160DFAF" w14:textId="77777777" w:rsidR="00A75674" w:rsidRPr="00A75674" w:rsidRDefault="00A75674" w:rsidP="00A75674"/>
          <w:p w14:paraId="4D998BC9" w14:textId="77777777" w:rsidR="00A75674" w:rsidRPr="00A75674" w:rsidRDefault="00A75674" w:rsidP="00A75674"/>
          <w:p w14:paraId="5A427385" w14:textId="77777777" w:rsidR="00A75674" w:rsidRPr="00A75674" w:rsidRDefault="00A75674" w:rsidP="00A75674"/>
          <w:p w14:paraId="1264CDAA" w14:textId="77777777" w:rsidR="00A75674" w:rsidRPr="00A75674" w:rsidRDefault="00A75674" w:rsidP="00A75674"/>
          <w:p w14:paraId="682F7F65" w14:textId="77777777" w:rsidR="00A75674" w:rsidRDefault="00A75674" w:rsidP="00A75674"/>
          <w:p w14:paraId="3CE0BDA3" w14:textId="77777777" w:rsidR="00A75674" w:rsidRPr="00A75674" w:rsidRDefault="00A75674" w:rsidP="00A75674"/>
          <w:p w14:paraId="52464791" w14:textId="77777777" w:rsidR="00A75674" w:rsidRDefault="00A75674" w:rsidP="00A75674"/>
          <w:p w14:paraId="002CB0C3" w14:textId="77777777" w:rsidR="00A75674" w:rsidRPr="00A75674" w:rsidRDefault="00A75674" w:rsidP="00A75674"/>
        </w:tc>
        <w:tc>
          <w:tcPr>
            <w:tcW w:w="1843" w:type="dxa"/>
            <w:hideMark/>
          </w:tcPr>
          <w:p w14:paraId="4D85D8A5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S</w:t>
            </w:r>
          </w:p>
        </w:tc>
        <w:tc>
          <w:tcPr>
            <w:tcW w:w="1709" w:type="dxa"/>
            <w:hideMark/>
          </w:tcPr>
          <w:p w14:paraId="22D50770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proofErr w:type="spellStart"/>
            <w:r w:rsidRPr="004C29D8">
              <w:rPr>
                <w:rFonts w:cs="Arial"/>
              </w:rPr>
              <w:t>String</w:t>
            </w:r>
            <w:proofErr w:type="spellEnd"/>
          </w:p>
        </w:tc>
      </w:tr>
      <w:tr w:rsidR="00F70A39" w:rsidRPr="004C29D8" w14:paraId="721668E5" w14:textId="77777777">
        <w:trPr>
          <w:cantSplit/>
        </w:trPr>
        <w:tc>
          <w:tcPr>
            <w:tcW w:w="1693" w:type="dxa"/>
          </w:tcPr>
          <w:p w14:paraId="31395E6B" w14:textId="77777777" w:rsidR="00F70A39" w:rsidRPr="004C29D8" w:rsidRDefault="00F70A39">
            <w:pPr>
              <w:pStyle w:val="Cabealho"/>
              <w:spacing w:before="120" w:line="360" w:lineRule="auto"/>
              <w:jc w:val="left"/>
              <w:rPr>
                <w:rFonts w:cs="Arial"/>
                <w:b/>
                <w:bCs/>
              </w:rPr>
            </w:pPr>
            <w:r w:rsidRPr="004C29D8">
              <w:rPr>
                <w:rFonts w:cs="Arial"/>
                <w:b/>
                <w:bCs/>
              </w:rPr>
              <w:lastRenderedPageBreak/>
              <w:t xml:space="preserve">H.2 – Password </w:t>
            </w:r>
          </w:p>
        </w:tc>
        <w:tc>
          <w:tcPr>
            <w:tcW w:w="4253" w:type="dxa"/>
          </w:tcPr>
          <w:p w14:paraId="00E7F5C2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O campo Password deverá conter a senha do utilizador/subtilizador, a mesma que é utilizada para entrar no Portal das Finanças.</w:t>
            </w:r>
          </w:p>
          <w:p w14:paraId="5DCBC082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Esta Password tem de ser cifrada através da chave simétrica do pedido (ver </w:t>
            </w:r>
            <w:r w:rsidRPr="004C29D8">
              <w:rPr>
                <w:rFonts w:cs="Arial"/>
                <w:b/>
                <w:bCs/>
              </w:rPr>
              <w:t xml:space="preserve">H.2 – </w:t>
            </w:r>
            <w:proofErr w:type="spellStart"/>
            <w:r w:rsidRPr="004C29D8">
              <w:rPr>
                <w:rFonts w:cs="Arial"/>
                <w:b/>
                <w:bCs/>
              </w:rPr>
              <w:t>Nonce</w:t>
            </w:r>
            <w:proofErr w:type="spellEnd"/>
            <w:r w:rsidRPr="004C29D8">
              <w:rPr>
                <w:rFonts w:cs="Arial"/>
              </w:rPr>
              <w:t>) e codificado em Base64.</w:t>
            </w:r>
          </w:p>
          <w:p w14:paraId="6CA51B6F" w14:textId="77777777" w:rsidR="00F70A39" w:rsidRPr="004C29D8" w:rsidRDefault="00F70A39">
            <w:pPr>
              <w:pStyle w:val="Cabealho"/>
              <w:spacing w:line="360" w:lineRule="auto"/>
              <w:jc w:val="center"/>
              <w:rPr>
                <w:rFonts w:cs="Arial"/>
                <w:iCs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Password</m:t>
              </m:r>
              <m:box>
                <m:boxPr>
                  <m:opEmu m:val="1"/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∶=</m:t>
                  </m:r>
                </m:e>
              </m:box>
              <m:r>
                <m:rPr>
                  <m:sty m:val="bi"/>
                </m:rPr>
                <w:rPr>
                  <w:rFonts w:ascii="Cambria Math" w:hAnsi="Cambria Math" w:cs="Arial"/>
                </w:rPr>
                <m:t>Base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64(</m:t>
              </m:r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AES,ECB,PKCS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Padding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Arial"/>
                </w:rPr>
                <m:t>(SenhaPF)</m:t>
              </m:r>
            </m:oMath>
            <w:r w:rsidRPr="004C29D8">
              <w:rPr>
                <w:rFonts w:cs="Arial"/>
                <w:iCs/>
              </w:rPr>
              <w:t>)</w:t>
            </w:r>
          </w:p>
          <w:p w14:paraId="151A5F52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proofErr w:type="spellStart"/>
            <w:proofErr w:type="gramStart"/>
            <w:r w:rsidRPr="004C29D8">
              <w:rPr>
                <w:rFonts w:cs="Arial"/>
                <w:b/>
                <w:bCs/>
              </w:rPr>
              <w:t>SenhaPF</w:t>
            </w:r>
            <w:proofErr w:type="spellEnd"/>
            <w:r w:rsidRPr="004C29D8">
              <w:rPr>
                <w:rFonts w:cs="Arial"/>
                <w:b/>
                <w:bCs/>
              </w:rPr>
              <w:t xml:space="preserve">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 xml:space="preserve">= Senha do utilizador definido no campo </w:t>
            </w:r>
          </w:p>
          <w:p w14:paraId="2FC79924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H.1 – </w:t>
            </w:r>
            <w:proofErr w:type="spellStart"/>
            <w:r w:rsidRPr="004C29D8">
              <w:rPr>
                <w:rFonts w:cs="Arial"/>
              </w:rPr>
              <w:t>Username</w:t>
            </w:r>
            <w:proofErr w:type="spellEnd"/>
            <w:r w:rsidRPr="004C29D8">
              <w:rPr>
                <w:rFonts w:cs="Arial"/>
              </w:rPr>
              <w:t>;</w:t>
            </w:r>
          </w:p>
          <w:p w14:paraId="174AD771" w14:textId="77777777" w:rsidR="00F70A39" w:rsidRPr="004C29D8" w:rsidRDefault="00000000">
            <w:pPr>
              <w:pStyle w:val="Cabealho"/>
              <w:spacing w:line="360" w:lineRule="auto"/>
              <w:rPr>
                <w:rFonts w:cs="Arial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AES,ECB,PKCS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Padding</m:t>
                  </m:r>
                </m:sup>
              </m:sSubSup>
            </m:oMath>
            <w:proofErr w:type="gramStart"/>
            <w:r w:rsidR="00F70A39" w:rsidRPr="004C29D8">
              <w:rPr>
                <w:rFonts w:cs="Arial"/>
              </w:rPr>
              <w:t>:=</w:t>
            </w:r>
            <w:proofErr w:type="gramEnd"/>
            <w:r w:rsidR="00F70A39" w:rsidRPr="004C29D8">
              <w:rPr>
                <w:rFonts w:cs="Arial"/>
              </w:rPr>
              <w:t xml:space="preserve"> Função de cifra utilizando o algoritmo AES, Modelo ECB, PKCS5Padding e a chave simétrica do pedido (K</w:t>
            </w:r>
            <w:r w:rsidR="00F70A39" w:rsidRPr="004C29D8">
              <w:rPr>
                <w:rFonts w:cs="Arial"/>
                <w:vertAlign w:val="subscript"/>
              </w:rPr>
              <w:t>S</w:t>
            </w:r>
            <w:r w:rsidR="00F70A39" w:rsidRPr="004C29D8">
              <w:rPr>
                <w:rFonts w:cs="Arial"/>
              </w:rPr>
              <w:t>).</w:t>
            </w:r>
          </w:p>
          <w:p w14:paraId="2D37C9F7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Base</w:t>
            </w:r>
            <w:proofErr w:type="gramStart"/>
            <w:r w:rsidRPr="004C29D8">
              <w:rPr>
                <w:rFonts w:cs="Arial"/>
                <w:b/>
                <w:bCs/>
              </w:rPr>
              <w:t xml:space="preserve">64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>= Codificação em Base 64 do resultado.</w:t>
            </w:r>
          </w:p>
        </w:tc>
        <w:tc>
          <w:tcPr>
            <w:tcW w:w="1843" w:type="dxa"/>
          </w:tcPr>
          <w:p w14:paraId="504BE03F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S</w:t>
            </w:r>
          </w:p>
        </w:tc>
        <w:tc>
          <w:tcPr>
            <w:tcW w:w="1709" w:type="dxa"/>
          </w:tcPr>
          <w:p w14:paraId="09E6B0B9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4C29D8">
              <w:rPr>
                <w:rFonts w:cs="Arial"/>
              </w:rPr>
              <w:t>tring</w:t>
            </w:r>
            <w:proofErr w:type="spellEnd"/>
            <w:r w:rsidRPr="004C29D8">
              <w:rPr>
                <w:rFonts w:cs="Arial"/>
              </w:rPr>
              <w:br/>
              <w:t>(base64)</w:t>
            </w:r>
          </w:p>
        </w:tc>
      </w:tr>
      <w:tr w:rsidR="00F70A39" w:rsidRPr="004C29D8" w14:paraId="689491D9" w14:textId="77777777">
        <w:trPr>
          <w:cantSplit/>
        </w:trPr>
        <w:tc>
          <w:tcPr>
            <w:tcW w:w="1693" w:type="dxa"/>
            <w:hideMark/>
          </w:tcPr>
          <w:p w14:paraId="60C3022A" w14:textId="77777777" w:rsidR="00F70A39" w:rsidRPr="004C29D8" w:rsidRDefault="00F70A39">
            <w:pPr>
              <w:pStyle w:val="Cabealho"/>
              <w:spacing w:before="120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lastRenderedPageBreak/>
              <w:t xml:space="preserve">H.3 – </w:t>
            </w:r>
            <w:proofErr w:type="spellStart"/>
            <w:r w:rsidRPr="004C29D8">
              <w:rPr>
                <w:rFonts w:cs="Arial"/>
                <w:b/>
                <w:bCs/>
              </w:rPr>
              <w:t>Nonce</w:t>
            </w:r>
            <w:proofErr w:type="spellEnd"/>
          </w:p>
        </w:tc>
        <w:tc>
          <w:tcPr>
            <w:tcW w:w="4253" w:type="dxa"/>
            <w:hideMark/>
          </w:tcPr>
          <w:p w14:paraId="3436F188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Chave simétrica gerada a cada pedido e para cifrar o conteúdo dos campos H.3 - Password e H.4 - </w:t>
            </w:r>
            <w:proofErr w:type="spellStart"/>
            <w:r w:rsidRPr="004C29D8">
              <w:rPr>
                <w:rFonts w:cs="Arial"/>
              </w:rPr>
              <w:t>Created</w:t>
            </w:r>
            <w:proofErr w:type="spellEnd"/>
            <w:r w:rsidRPr="004C29D8">
              <w:rPr>
                <w:rFonts w:cs="Arial"/>
              </w:rPr>
              <w:t>.</w:t>
            </w:r>
          </w:p>
          <w:p w14:paraId="3ADCB3F1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Cada invocação do </w:t>
            </w:r>
            <w:proofErr w:type="spellStart"/>
            <w:r w:rsidRPr="004C29D8">
              <w:rPr>
                <w:rFonts w:cs="Arial"/>
              </w:rPr>
              <w:t>Webservice</w:t>
            </w:r>
            <w:proofErr w:type="spellEnd"/>
            <w:r w:rsidRPr="004C29D8">
              <w:rPr>
                <w:rFonts w:cs="Arial"/>
              </w:rPr>
              <w:t xml:space="preserve"> deverá conter esta chave gerada aleatoriamente e a qual não pode ser repetida.</w:t>
            </w:r>
          </w:p>
          <w:p w14:paraId="3FEFED9B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Para garantir a confidencialidade, a chave simétrica tem de ser cifrada com a chave pública do Sistema de Autenticação de acordo com o algoritmo RSA e codificada em Base 64.</w:t>
            </w:r>
          </w:p>
          <w:p w14:paraId="727B30F7" w14:textId="0D1DB03D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A chave pública do sistema de autenticação do Portal das Finanças deve ser obtida por solicitação própria e através do endereço de email </w:t>
            </w:r>
            <w:hyperlink r:id="rId20" w:history="1">
              <w:r w:rsidRPr="004C29D8">
                <w:rPr>
                  <w:rStyle w:val="Hiperligao"/>
                  <w:rFonts w:cs="Arial"/>
                </w:rPr>
                <w:t>asi-cd@at.gov.pt</w:t>
              </w:r>
            </w:hyperlink>
            <w:r w:rsidRPr="004C29D8">
              <w:rPr>
                <w:rFonts w:cs="Arial"/>
              </w:rPr>
              <w:t>.</w:t>
            </w:r>
          </w:p>
          <w:p w14:paraId="7B1275E1" w14:textId="77777777" w:rsidR="00F70A39" w:rsidRPr="004C29D8" w:rsidRDefault="00F70A39">
            <w:pPr>
              <w:pStyle w:val="Cabealho"/>
              <w:rPr>
                <w:rFonts w:cs="Arial"/>
              </w:rPr>
            </w:pPr>
          </w:p>
          <w:p w14:paraId="0E412636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O campo é construído de acordo com o seguinte procedimento:</w:t>
            </w:r>
          </w:p>
          <w:p w14:paraId="7463A7A0" w14:textId="77777777" w:rsidR="00F70A39" w:rsidRPr="004C29D8" w:rsidRDefault="00F70A39">
            <w:pPr>
              <w:pStyle w:val="Cabealho"/>
              <w:spacing w:line="360" w:lineRule="auto"/>
              <w:jc w:val="center"/>
              <w:rPr>
                <w:rFonts w:cs="Arial"/>
                <w:iCs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Nonce</m:t>
              </m:r>
              <m:box>
                <m:boxPr>
                  <m:opEmu m:val="1"/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∶=</m:t>
                  </m:r>
                </m:e>
              </m:box>
              <m:r>
                <m:rPr>
                  <m:sty m:val="bi"/>
                </m:rPr>
                <w:rPr>
                  <w:rFonts w:ascii="Cambria Math" w:hAnsi="Cambria Math" w:cs="Arial"/>
                </w:rPr>
                <m:t>Base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64(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RSA,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Kpub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SA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>)</m:t>
              </m:r>
            </m:oMath>
            <w:r w:rsidRPr="004C29D8">
              <w:rPr>
                <w:rFonts w:cs="Arial"/>
                <w:iCs/>
              </w:rPr>
              <w:t>)</w:t>
            </w:r>
          </w:p>
          <w:p w14:paraId="2E22A64E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proofErr w:type="gramStart"/>
            <w:r w:rsidRPr="004C29D8">
              <w:rPr>
                <w:rFonts w:cs="Arial"/>
                <w:b/>
                <w:bCs/>
              </w:rPr>
              <w:t>K</w:t>
            </w:r>
            <w:r w:rsidRPr="004C29D8">
              <w:rPr>
                <w:rFonts w:cs="Arial"/>
                <w:b/>
                <w:bCs/>
                <w:vertAlign w:val="subscript"/>
              </w:rPr>
              <w:t>S</w:t>
            </w:r>
            <w:r w:rsidRPr="004C29D8">
              <w:rPr>
                <w:rFonts w:cs="Arial"/>
                <w:b/>
                <w:bCs/>
              </w:rPr>
              <w:t xml:space="preserve">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 xml:space="preserve">= </w:t>
            </w:r>
            <w:proofErr w:type="spellStart"/>
            <w:r w:rsidRPr="004C29D8">
              <w:rPr>
                <w:rFonts w:cs="Arial"/>
              </w:rPr>
              <w:t>array</w:t>
            </w:r>
            <w:proofErr w:type="spellEnd"/>
            <w:r w:rsidRPr="004C29D8">
              <w:rPr>
                <w:rFonts w:cs="Arial"/>
              </w:rPr>
              <w:t xml:space="preserve"> de bytes com a chave simétrica de 128 bits, produzida de acordo com a norma AES.</w:t>
            </w:r>
          </w:p>
          <w:p w14:paraId="0252B783" w14:textId="77777777" w:rsidR="00F70A39" w:rsidRPr="004C29D8" w:rsidRDefault="00000000">
            <w:pPr>
              <w:pStyle w:val="Cabealho"/>
              <w:spacing w:line="360" w:lineRule="auto"/>
              <w:rPr>
                <w:rFonts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RSA,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Kpub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SA</m:t>
                      </m:r>
                    </m:sub>
                  </m:sSub>
                </m:sub>
              </m:sSub>
            </m:oMath>
            <w:proofErr w:type="gramStart"/>
            <w:r w:rsidR="00F70A39" w:rsidRPr="004C29D8">
              <w:rPr>
                <w:rFonts w:cs="Arial"/>
              </w:rPr>
              <w:t>:=</w:t>
            </w:r>
            <w:proofErr w:type="gramEnd"/>
            <w:r w:rsidR="00F70A39" w:rsidRPr="004C29D8">
              <w:rPr>
                <w:rFonts w:cs="Arial"/>
              </w:rPr>
              <w:t xml:space="preserve"> Função de cifra da chave simétrica com o algoritmo RSA utilizando a chave pública do sistema de autenticação 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Kpub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SA</m:t>
                  </m:r>
                </m:sub>
              </m:sSub>
            </m:oMath>
            <w:r w:rsidR="00F70A39" w:rsidRPr="004C29D8">
              <w:rPr>
                <w:rFonts w:cs="Arial"/>
              </w:rPr>
              <w:t>).</w:t>
            </w:r>
          </w:p>
          <w:p w14:paraId="3A56C068" w14:textId="77777777" w:rsidR="00F70A39" w:rsidRPr="004C29D8" w:rsidRDefault="00F70A39">
            <w:pPr>
              <w:pStyle w:val="Cabealho"/>
              <w:spacing w:line="360" w:lineRule="auto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Base</w:t>
            </w:r>
            <w:proofErr w:type="gramStart"/>
            <w:r w:rsidRPr="004C29D8">
              <w:rPr>
                <w:rFonts w:cs="Arial"/>
                <w:b/>
                <w:bCs/>
              </w:rPr>
              <w:t xml:space="preserve">64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>= Codificação em Base 64 do resultado.</w:t>
            </w:r>
          </w:p>
        </w:tc>
        <w:tc>
          <w:tcPr>
            <w:tcW w:w="1843" w:type="dxa"/>
            <w:hideMark/>
          </w:tcPr>
          <w:p w14:paraId="2D2028E1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S</w:t>
            </w:r>
          </w:p>
        </w:tc>
        <w:tc>
          <w:tcPr>
            <w:tcW w:w="1709" w:type="dxa"/>
            <w:hideMark/>
          </w:tcPr>
          <w:p w14:paraId="45CD1B13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proofErr w:type="spellStart"/>
            <w:r w:rsidRPr="004C29D8">
              <w:rPr>
                <w:rFonts w:cs="Arial"/>
              </w:rPr>
              <w:t>String</w:t>
            </w:r>
            <w:proofErr w:type="spellEnd"/>
            <w:r w:rsidRPr="004C29D8">
              <w:rPr>
                <w:rFonts w:cs="Arial"/>
              </w:rPr>
              <w:t xml:space="preserve"> (base64)</w:t>
            </w:r>
          </w:p>
        </w:tc>
      </w:tr>
      <w:tr w:rsidR="00F70A39" w:rsidRPr="004C29D8" w14:paraId="13C96306" w14:textId="77777777">
        <w:trPr>
          <w:cantSplit/>
        </w:trPr>
        <w:tc>
          <w:tcPr>
            <w:tcW w:w="1693" w:type="dxa"/>
            <w:hideMark/>
          </w:tcPr>
          <w:p w14:paraId="26AC2BE4" w14:textId="77777777" w:rsidR="00F70A39" w:rsidRPr="004C29D8" w:rsidRDefault="00F70A39">
            <w:pPr>
              <w:pStyle w:val="Cabealho"/>
              <w:spacing w:before="120"/>
              <w:jc w:val="left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lastRenderedPageBreak/>
              <w:t>H.4 – Data de sistema (</w:t>
            </w:r>
            <w:proofErr w:type="spellStart"/>
            <w:r w:rsidRPr="004C29D8">
              <w:rPr>
                <w:rFonts w:cs="Arial"/>
                <w:b/>
                <w:bCs/>
              </w:rPr>
              <w:t>Created</w:t>
            </w:r>
            <w:proofErr w:type="spellEnd"/>
            <w:r w:rsidRPr="004C29D8">
              <w:rPr>
                <w:rFonts w:cs="Arial"/>
                <w:b/>
                <w:bCs/>
              </w:rPr>
              <w:t>)</w:t>
            </w:r>
          </w:p>
        </w:tc>
        <w:tc>
          <w:tcPr>
            <w:tcW w:w="4253" w:type="dxa"/>
            <w:hideMark/>
          </w:tcPr>
          <w:p w14:paraId="361C9F8C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 xml:space="preserve">O campo </w:t>
            </w:r>
            <w:proofErr w:type="spellStart"/>
            <w:r w:rsidRPr="004C29D8">
              <w:rPr>
                <w:rFonts w:cs="Arial"/>
                <w:b/>
                <w:bCs/>
                <w:i/>
                <w:iCs/>
              </w:rPr>
              <w:t>Created</w:t>
            </w:r>
            <w:proofErr w:type="spellEnd"/>
            <w:r w:rsidRPr="004C29D8">
              <w:rPr>
                <w:rFonts w:cs="Arial"/>
              </w:rPr>
              <w:t xml:space="preserve"> deverá conter a data e hora de sistema da aplicação que está a invocar o </w:t>
            </w:r>
            <w:proofErr w:type="spellStart"/>
            <w:r w:rsidRPr="004C29D8">
              <w:rPr>
                <w:rFonts w:cs="Arial"/>
              </w:rPr>
              <w:t>webservice</w:t>
            </w:r>
            <w:proofErr w:type="spellEnd"/>
            <w:r w:rsidRPr="004C29D8">
              <w:rPr>
                <w:rFonts w:cs="Arial"/>
              </w:rPr>
              <w:t>.</w:t>
            </w:r>
          </w:p>
          <w:p w14:paraId="03218FE9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Esta data é usada para validação temporal do pedido, pelo que é crucial que o sistema da aplicação cliente tenha o seu relógio certo.</w:t>
            </w:r>
          </w:p>
          <w:p w14:paraId="399A8D26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Sugere-se a sincronização com o Observatório Astronómico de Lisboa:</w:t>
            </w:r>
          </w:p>
          <w:p w14:paraId="7925CAC9" w14:textId="39BBAD2D" w:rsidR="00F70A39" w:rsidRPr="004C29D8" w:rsidRDefault="00F70A39">
            <w:pPr>
              <w:pStyle w:val="Cabealho"/>
              <w:spacing w:before="120" w:line="360" w:lineRule="auto"/>
              <w:jc w:val="center"/>
              <w:rPr>
                <w:rFonts w:cs="Arial"/>
              </w:rPr>
            </w:pPr>
            <w:hyperlink r:id="rId21" w:history="1">
              <w:r w:rsidRPr="004C29D8">
                <w:rPr>
                  <w:rStyle w:val="Hiperligao"/>
                  <w:rFonts w:cs="Arial"/>
                </w:rPr>
                <w:t>http://www.oal.ul.pt/index.php?link=acerto</w:t>
              </w:r>
            </w:hyperlink>
          </w:p>
          <w:p w14:paraId="39E18C03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A zona temporal deste campo deverá estar definida para UTC e formatado de acordo com a norma ISO 8601 tal como é definido pelo W3C:</w:t>
            </w:r>
          </w:p>
          <w:p w14:paraId="1CC526D5" w14:textId="50A506CC" w:rsidR="00F70A39" w:rsidRPr="004C29D8" w:rsidRDefault="00F70A39">
            <w:pPr>
              <w:pStyle w:val="Cabealho"/>
              <w:spacing w:before="120" w:line="360" w:lineRule="auto"/>
              <w:jc w:val="center"/>
              <w:rPr>
                <w:rFonts w:cs="Arial"/>
              </w:rPr>
            </w:pPr>
            <w:hyperlink r:id="rId22" w:history="1">
              <w:r w:rsidRPr="004C29D8">
                <w:rPr>
                  <w:rStyle w:val="Hiperligao"/>
                  <w:rFonts w:cs="Arial"/>
                </w:rPr>
                <w:t>http://www.w3.org/QA/Tips/iso-date</w:t>
              </w:r>
            </w:hyperlink>
          </w:p>
          <w:p w14:paraId="526F87C1" w14:textId="0E543FE2" w:rsidR="00F70A39" w:rsidRPr="004C29D8" w:rsidRDefault="00F70A39">
            <w:pPr>
              <w:pStyle w:val="Cabealho"/>
              <w:spacing w:before="120" w:line="360" w:lineRule="auto"/>
              <w:jc w:val="center"/>
              <w:rPr>
                <w:rFonts w:cs="Arial"/>
              </w:rPr>
            </w:pPr>
            <w:hyperlink r:id="rId23" w:history="1">
              <w:r w:rsidRPr="004C29D8">
                <w:rPr>
                  <w:rStyle w:val="Hiperligao"/>
                  <w:rFonts w:cs="Arial"/>
                </w:rPr>
                <w:t>http://www.w3.org/TR/NOTE-datetime</w:t>
              </w:r>
            </w:hyperlink>
          </w:p>
          <w:p w14:paraId="1BB7D0CE" w14:textId="77777777" w:rsidR="00F70A39" w:rsidRPr="004C29D8" w:rsidRDefault="00F70A39">
            <w:pPr>
              <w:pStyle w:val="Cabealho"/>
              <w:spacing w:before="120" w:line="360" w:lineRule="auto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Exemplo: 2017-01-01T19:20:30.45Z</w:t>
            </w:r>
          </w:p>
          <w:p w14:paraId="75D23291" w14:textId="77777777" w:rsidR="00F70A39" w:rsidRPr="004C29D8" w:rsidRDefault="00F70A39">
            <w:pPr>
              <w:pStyle w:val="Cabealho"/>
              <w:spacing w:before="120" w:line="360" w:lineRule="auto"/>
              <w:rPr>
                <w:rFonts w:cs="Arial"/>
              </w:rPr>
            </w:pPr>
            <w:r w:rsidRPr="004C29D8">
              <w:rPr>
                <w:rFonts w:cs="Arial"/>
              </w:rPr>
              <w:t>Este campo é cifrado com a chave de pedido (KS) e codificada em Base 64.</w:t>
            </w:r>
          </w:p>
          <w:p w14:paraId="1BEAECAC" w14:textId="77777777" w:rsidR="00F70A39" w:rsidRPr="004C29D8" w:rsidRDefault="00F70A39">
            <w:pPr>
              <w:pStyle w:val="Cabealho"/>
              <w:spacing w:before="120"/>
              <w:rPr>
                <w:rFonts w:cs="Arial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Created</m:t>
                </m:r>
                <m:box>
                  <m:boxPr>
                    <m:opEmu m:val="1"/>
                    <m:ctrlPr>
                      <w:rPr>
                        <w:rFonts w:ascii="Cambria Math" w:hAnsi="Cambria Math" w:cs="Arial"/>
                        <w:b/>
                        <w:i/>
                        <w:iCs/>
                      </w:rPr>
                    </m:ctrlPr>
                  </m:box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∶=</m:t>
                    </m:r>
                  </m:e>
                </m:box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Base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64(</m:t>
                </m:r>
                <m:sSubSup>
                  <m:sSub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S</m:t>
                        </m:r>
                      </m:sub>
                    </m:sSub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AES,ECB,PKCS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Padding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(Timestamp)</m:t>
                </m:r>
              </m:oMath>
            </m:oMathPara>
          </w:p>
          <w:p w14:paraId="1E86500A" w14:textId="77777777" w:rsidR="00F70A39" w:rsidRPr="004C29D8" w:rsidRDefault="00F70A39">
            <w:pPr>
              <w:pStyle w:val="Cabealho"/>
              <w:spacing w:before="120"/>
              <w:rPr>
                <w:rFonts w:cs="Arial"/>
              </w:rPr>
            </w:pPr>
            <w:proofErr w:type="spellStart"/>
            <w:proofErr w:type="gramStart"/>
            <w:r w:rsidRPr="004C29D8">
              <w:rPr>
                <w:rFonts w:cs="Arial"/>
                <w:b/>
                <w:bCs/>
              </w:rPr>
              <w:t>Timestamp</w:t>
            </w:r>
            <w:proofErr w:type="spellEnd"/>
            <w:r w:rsidRPr="004C29D8">
              <w:rPr>
                <w:rFonts w:cs="Arial"/>
                <w:b/>
                <w:bCs/>
              </w:rPr>
              <w:t xml:space="preserve">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>= data hora do sistema (UTC);</w:t>
            </w:r>
          </w:p>
          <w:p w14:paraId="21B94309" w14:textId="77777777" w:rsidR="00F70A39" w:rsidRPr="004C29D8" w:rsidRDefault="00F70A39">
            <w:pPr>
              <w:pStyle w:val="Cabealho"/>
              <w:spacing w:before="120"/>
              <w:rPr>
                <w:rFonts w:cs="Arial"/>
              </w:rPr>
            </w:pPr>
          </w:p>
          <w:p w14:paraId="5B4D7AF9" w14:textId="77777777" w:rsidR="00F70A39" w:rsidRPr="004C29D8" w:rsidRDefault="00000000">
            <w:pPr>
              <w:pStyle w:val="Cabealho"/>
              <w:spacing w:line="360" w:lineRule="auto"/>
              <w:rPr>
                <w:rFonts w:cs="Arial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AES,ECB,PKCS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Padding</m:t>
                  </m:r>
                </m:sup>
              </m:sSubSup>
            </m:oMath>
            <w:proofErr w:type="gramStart"/>
            <w:r w:rsidR="00F70A39" w:rsidRPr="004C29D8">
              <w:rPr>
                <w:rFonts w:cs="Arial"/>
              </w:rPr>
              <w:t>:=</w:t>
            </w:r>
            <w:proofErr w:type="gramEnd"/>
            <w:r w:rsidR="00F70A39" w:rsidRPr="004C29D8">
              <w:rPr>
                <w:rFonts w:cs="Arial"/>
              </w:rPr>
              <w:t xml:space="preserve"> Função de cifra utilizando o algoritmo AES, Modelo ECB, PKCS5Padding e a chave simétrica do pedido (K</w:t>
            </w:r>
            <w:r w:rsidR="00F70A39" w:rsidRPr="004C29D8">
              <w:rPr>
                <w:rFonts w:cs="Arial"/>
                <w:vertAlign w:val="subscript"/>
              </w:rPr>
              <w:t>S</w:t>
            </w:r>
            <w:r w:rsidR="00F70A39" w:rsidRPr="004C29D8">
              <w:rPr>
                <w:rFonts w:cs="Arial"/>
              </w:rPr>
              <w:t>).</w:t>
            </w:r>
          </w:p>
          <w:p w14:paraId="46737FF8" w14:textId="77777777" w:rsidR="00F70A39" w:rsidRPr="004C29D8" w:rsidRDefault="00F70A39">
            <w:pPr>
              <w:pStyle w:val="Cabealho"/>
              <w:spacing w:before="120" w:after="120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Base</w:t>
            </w:r>
            <w:proofErr w:type="gramStart"/>
            <w:r w:rsidRPr="004C29D8">
              <w:rPr>
                <w:rFonts w:cs="Arial"/>
                <w:b/>
                <w:bCs/>
              </w:rPr>
              <w:t xml:space="preserve">64 </w:t>
            </w:r>
            <w:r w:rsidRPr="004C29D8">
              <w:rPr>
                <w:rFonts w:cs="Arial"/>
              </w:rPr>
              <w:t>:</w:t>
            </w:r>
            <w:proofErr w:type="gramEnd"/>
            <w:r w:rsidRPr="004C29D8">
              <w:rPr>
                <w:rFonts w:cs="Arial"/>
              </w:rPr>
              <w:t>= Codificação em Base 64 do resultado.</w:t>
            </w:r>
          </w:p>
        </w:tc>
        <w:tc>
          <w:tcPr>
            <w:tcW w:w="1843" w:type="dxa"/>
            <w:hideMark/>
          </w:tcPr>
          <w:p w14:paraId="58011AF1" w14:textId="77777777" w:rsidR="00F70A39" w:rsidRPr="004C29D8" w:rsidRDefault="00F70A39">
            <w:pPr>
              <w:pStyle w:val="Cabealho"/>
              <w:spacing w:before="120"/>
              <w:jc w:val="center"/>
              <w:rPr>
                <w:rFonts w:cs="Arial"/>
              </w:rPr>
            </w:pPr>
            <w:r w:rsidRPr="004C29D8">
              <w:rPr>
                <w:rFonts w:cs="Arial"/>
              </w:rPr>
              <w:t>S</w:t>
            </w:r>
          </w:p>
        </w:tc>
        <w:tc>
          <w:tcPr>
            <w:tcW w:w="1709" w:type="dxa"/>
            <w:hideMark/>
          </w:tcPr>
          <w:p w14:paraId="3D738530" w14:textId="77777777" w:rsidR="00F70A39" w:rsidRPr="004C29D8" w:rsidRDefault="00F70A39" w:rsidP="008D2663">
            <w:pPr>
              <w:pStyle w:val="Cabealho"/>
              <w:keepNext/>
              <w:spacing w:before="120"/>
              <w:jc w:val="center"/>
              <w:rPr>
                <w:rFonts w:cs="Arial"/>
              </w:rPr>
            </w:pPr>
            <w:proofErr w:type="spellStart"/>
            <w:r w:rsidRPr="004C29D8">
              <w:rPr>
                <w:rFonts w:cs="Arial"/>
              </w:rPr>
              <w:t>String</w:t>
            </w:r>
            <w:proofErr w:type="spellEnd"/>
            <w:r w:rsidRPr="004C29D8">
              <w:rPr>
                <w:rFonts w:cs="Arial"/>
              </w:rPr>
              <w:t xml:space="preserve"> (base64)</w:t>
            </w:r>
          </w:p>
        </w:tc>
      </w:tr>
    </w:tbl>
    <w:p w14:paraId="2FE895D4" w14:textId="61B76E9E" w:rsidR="00F70A39" w:rsidRDefault="008D2663" w:rsidP="008D2663">
      <w:pPr>
        <w:pStyle w:val="Legenda"/>
        <w:jc w:val="center"/>
        <w:rPr>
          <w:rFonts w:cs="Arial"/>
          <w:b w:val="0"/>
          <w:bCs w:val="0"/>
        </w:rPr>
      </w:pPr>
      <w:bookmarkStart w:id="15" w:name="_Toc233187289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1</w:t>
      </w:r>
      <w:r>
        <w:fldChar w:fldCharType="end"/>
      </w:r>
      <w:r>
        <w:t xml:space="preserve"> </w:t>
      </w:r>
      <w:r w:rsidR="00EC1FF6">
        <w:t xml:space="preserve">– Descrição dos campos do </w:t>
      </w:r>
      <w:proofErr w:type="spellStart"/>
      <w:r w:rsidR="00EC1FF6">
        <w:t>header</w:t>
      </w:r>
      <w:bookmarkEnd w:id="15"/>
      <w:proofErr w:type="spellEnd"/>
    </w:p>
    <w:p w14:paraId="1FEFC7F3" w14:textId="65849FCB" w:rsidR="00420800" w:rsidRDefault="00420800">
      <w:pPr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E1963FF" w14:textId="77777777" w:rsidR="002E70E6" w:rsidRPr="004C29D8" w:rsidRDefault="002E70E6" w:rsidP="002E70E6">
      <w:pPr>
        <w:pStyle w:val="Ttulo2"/>
      </w:pPr>
      <w:bookmarkStart w:id="16" w:name="_Toc126137657"/>
      <w:bookmarkStart w:id="17" w:name="_Toc233187253"/>
      <w:r>
        <w:lastRenderedPageBreak/>
        <w:t xml:space="preserve">Exemplo de </w:t>
      </w:r>
      <w:proofErr w:type="spellStart"/>
      <w:proofErr w:type="gramStart"/>
      <w:r>
        <w:t>SOAP:Header</w:t>
      </w:r>
      <w:bookmarkEnd w:id="16"/>
      <w:bookmarkEnd w:id="17"/>
      <w:proofErr w:type="spellEnd"/>
      <w:proofErr w:type="gramEnd"/>
    </w:p>
    <w:p w14:paraId="193EE432" w14:textId="77777777" w:rsidR="00A32451" w:rsidRDefault="00A32451" w:rsidP="004D0AB5">
      <w:pPr>
        <w:pStyle w:val="Cabealho"/>
        <w:spacing w:line="360" w:lineRule="auto"/>
        <w:jc w:val="both"/>
        <w:rPr>
          <w:rFonts w:cs="Arial"/>
        </w:rPr>
      </w:pPr>
    </w:p>
    <w:p w14:paraId="3920DDE5" w14:textId="7AAEA6B8" w:rsidR="002E70E6" w:rsidRPr="004C29D8" w:rsidRDefault="002E70E6" w:rsidP="004D0AB5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das regras de construção anteriores será produzido um </w:t>
      </w:r>
      <w:proofErr w:type="spellStart"/>
      <w:r w:rsidRPr="004C29D8">
        <w:rPr>
          <w:rFonts w:cs="Arial"/>
          <w:i/>
        </w:rPr>
        <w:t>header</w:t>
      </w:r>
      <w:proofErr w:type="spellEnd"/>
      <w:r w:rsidRPr="004C29D8">
        <w:rPr>
          <w:rFonts w:cs="Arial"/>
        </w:rPr>
        <w:t xml:space="preserve"> de pedido SOAP tal como se apresenta no seguinte exemplo:</w:t>
      </w:r>
    </w:p>
    <w:p w14:paraId="3CED7DEC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>&lt;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S:Header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7E049781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  <w:t>&lt;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wss:Security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 xml:space="preserve"> 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xmlns:wss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="http://schemas.xmlsoap.org/</w:t>
      </w:r>
      <w:proofErr w:type="spellStart"/>
      <w:r w:rsidRPr="002E7407">
        <w:rPr>
          <w:rFonts w:asciiTheme="minorHAnsi" w:hAnsiTheme="minorHAnsi" w:cs="Arial"/>
          <w:lang w:val="en-US"/>
        </w:rPr>
        <w:t>ws</w:t>
      </w:r>
      <w:proofErr w:type="spellEnd"/>
      <w:r w:rsidRPr="002E7407">
        <w:rPr>
          <w:rFonts w:asciiTheme="minorHAnsi" w:hAnsiTheme="minorHAnsi" w:cs="Arial"/>
          <w:lang w:val="en-US"/>
        </w:rPr>
        <w:t>/2002/12/</w:t>
      </w:r>
      <w:proofErr w:type="spellStart"/>
      <w:r w:rsidRPr="002E7407">
        <w:rPr>
          <w:rFonts w:asciiTheme="minorHAnsi" w:hAnsiTheme="minorHAnsi" w:cs="Arial"/>
          <w:lang w:val="en-US"/>
        </w:rPr>
        <w:t>secext</w:t>
      </w:r>
      <w:proofErr w:type="spellEnd"/>
      <w:r w:rsidRPr="002E7407">
        <w:rPr>
          <w:rFonts w:asciiTheme="minorHAnsi" w:hAnsiTheme="minorHAnsi" w:cs="Arial"/>
          <w:lang w:val="en-US"/>
        </w:rPr>
        <w:t>"&gt;</w:t>
      </w:r>
    </w:p>
    <w:p w14:paraId="113528BA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wss:UsernameToken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3F681A99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wss:Username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&gt;500000016/15&lt;/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wss:Username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17D12DCF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wss:Password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&gt;ikCyRV+SWfvZ5c6Q0bhrBQ==&lt;/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wss:Password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4ED729F3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560"/>
          <w:tab w:val="left" w:pos="2268"/>
        </w:tabs>
        <w:spacing w:after="80" w:line="240" w:lineRule="auto"/>
        <w:rPr>
          <w:rFonts w:asciiTheme="minorHAnsi" w:hAnsiTheme="minorHAnsi" w:cstheme="minorHAnsi"/>
          <w:lang w:val="en-US"/>
        </w:rPr>
      </w:pP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  <w:t>&lt;</w:t>
      </w:r>
      <w:proofErr w:type="spellStart"/>
      <w:proofErr w:type="gramStart"/>
      <w:r w:rsidRPr="002E7407">
        <w:rPr>
          <w:rFonts w:asciiTheme="minorHAnsi" w:hAnsiTheme="minorHAnsi" w:cstheme="minorHAnsi"/>
          <w:lang w:val="en-US"/>
        </w:rPr>
        <w:t>wss:Nonce</w:t>
      </w:r>
      <w:proofErr w:type="spellEnd"/>
      <w:proofErr w:type="gramEnd"/>
      <w:r w:rsidRPr="002E7407">
        <w:rPr>
          <w:rFonts w:asciiTheme="minorHAnsi" w:hAnsiTheme="minorHAnsi" w:cstheme="minorHAnsi"/>
          <w:lang w:val="en-US"/>
        </w:rPr>
        <w:t>&gt;</w:t>
      </w:r>
    </w:p>
    <w:p w14:paraId="2F71419F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2268"/>
        </w:tabs>
        <w:spacing w:after="80" w:line="240" w:lineRule="auto"/>
        <w:ind w:left="1701" w:hanging="1701"/>
        <w:rPr>
          <w:rFonts w:asciiTheme="minorHAnsi" w:hAnsiTheme="minorHAnsi" w:cstheme="minorHAnsi"/>
          <w:lang w:val="en-US"/>
        </w:rPr>
      </w:pPr>
      <w:r w:rsidRPr="002E7407">
        <w:rPr>
          <w:rFonts w:asciiTheme="minorHAnsi" w:hAnsiTheme="minorHAnsi" w:cstheme="minorHAnsi"/>
          <w:lang w:val="en-US"/>
        </w:rPr>
        <w:tab/>
        <w:t>fkAHne7cqurxpImCfBC8EEc2vskyUyNofWi0ptIijYg4gYCxir++unzfPVPpusloEtmLkcZjf+E6T9/76tsCqdupUkxOhWtkRH5IrNwmfEW1ZGFQgYTF21iyKBRzMdsJMhhHrofYYV/YhSPdT4dlgG0tk9Z736jFuw061mP2TNqHcR/mQR0yW/AEOC6RPumqO8OAfc9/b4KFBSfbpY9HRzbD8bKiTo20n0PtamZevCSVHht4yt/Xwgd+KV70WFzyesGVMOgFRTWZyXyXBVaBrkJS8b6PojxADLcpWRnw5+YeOs3cPU2o1H/YgAam1QuEHioCT2YTdRt+9p6ARNElFg==</w:t>
      </w:r>
    </w:p>
    <w:p w14:paraId="26EF2B48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567"/>
          <w:tab w:val="left" w:pos="851"/>
          <w:tab w:val="left" w:pos="1560"/>
          <w:tab w:val="left" w:pos="1701"/>
          <w:tab w:val="left" w:pos="2268"/>
        </w:tabs>
        <w:spacing w:after="80" w:line="240" w:lineRule="auto"/>
        <w:rPr>
          <w:rFonts w:asciiTheme="minorHAnsi" w:hAnsiTheme="minorHAnsi" w:cstheme="minorHAnsi"/>
          <w:lang w:val="en-US"/>
        </w:rPr>
      </w:pP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</w:r>
      <w:r w:rsidRPr="002E7407">
        <w:rPr>
          <w:rFonts w:asciiTheme="minorHAnsi" w:hAnsiTheme="minorHAnsi" w:cstheme="minorHAnsi"/>
          <w:lang w:val="en-US"/>
        </w:rPr>
        <w:tab/>
        <w:t>&lt;/</w:t>
      </w:r>
      <w:proofErr w:type="spellStart"/>
      <w:proofErr w:type="gramStart"/>
      <w:r w:rsidRPr="002E7407">
        <w:rPr>
          <w:rFonts w:asciiTheme="minorHAnsi" w:hAnsiTheme="minorHAnsi" w:cstheme="minorHAnsi"/>
          <w:lang w:val="en-US"/>
        </w:rPr>
        <w:t>wss:Nonce</w:t>
      </w:r>
      <w:proofErr w:type="spellEnd"/>
      <w:proofErr w:type="gramEnd"/>
      <w:r w:rsidRPr="002E7407">
        <w:rPr>
          <w:rFonts w:asciiTheme="minorHAnsi" w:hAnsiTheme="minorHAnsi" w:cstheme="minorHAnsi"/>
          <w:lang w:val="en-US"/>
        </w:rPr>
        <w:t>&gt;</w:t>
      </w:r>
    </w:p>
    <w:p w14:paraId="405C3DAD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</w:t>
      </w:r>
      <w:proofErr w:type="gramStart"/>
      <w:r w:rsidRPr="002E7407">
        <w:rPr>
          <w:rFonts w:asciiTheme="minorHAnsi" w:hAnsiTheme="minorHAnsi" w:cs="Arial"/>
          <w:lang w:val="en-US"/>
        </w:rPr>
        <w:t>wss:Created</w:t>
      </w:r>
      <w:proofErr w:type="gramEnd"/>
      <w:r w:rsidRPr="002E7407">
        <w:rPr>
          <w:rFonts w:asciiTheme="minorHAnsi" w:hAnsiTheme="minorHAnsi" w:cs="Arial"/>
          <w:lang w:val="en-US"/>
        </w:rPr>
        <w:t>&gt;&gt;YEWoIoqIY5DOD11SeXz+0i4b/AJg1/RgNcOHOYpSxGk&lt;/</w:t>
      </w:r>
      <w:proofErr w:type="gramStart"/>
      <w:r w:rsidRPr="002E7407">
        <w:rPr>
          <w:rFonts w:asciiTheme="minorHAnsi" w:hAnsiTheme="minorHAnsi" w:cs="Arial"/>
          <w:lang w:val="en-US"/>
        </w:rPr>
        <w:t>wss:Created</w:t>
      </w:r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2DB6EB7E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wss:UsernameToken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5D750BDA" w14:textId="77777777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  <w:t>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wss:Security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6E54842F" w14:textId="34130729" w:rsidR="002E70E6" w:rsidRPr="002E7407" w:rsidRDefault="002E70E6" w:rsidP="00067ED9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>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S:Header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bookmarkEnd w:id="9"/>
    <w:bookmarkEnd w:id="10"/>
    <w:p w14:paraId="148CB33D" w14:textId="713C991E" w:rsidR="00F70A39" w:rsidRDefault="00F70A39" w:rsidP="00F70A39">
      <w:pPr>
        <w:pStyle w:val="Cabealho"/>
        <w:rPr>
          <w:rFonts w:cs="Arial"/>
          <w:b/>
          <w:bCs/>
          <w:lang w:val="en-US"/>
        </w:rPr>
      </w:pPr>
    </w:p>
    <w:p w14:paraId="3CCAFC0D" w14:textId="77777777" w:rsidR="004D0AB5" w:rsidRPr="001D54CB" w:rsidRDefault="004D0AB5" w:rsidP="00F70A39">
      <w:pPr>
        <w:pStyle w:val="Cabealho"/>
        <w:rPr>
          <w:rFonts w:cs="Arial"/>
          <w:b/>
          <w:bCs/>
          <w:lang w:val="en-US"/>
        </w:rPr>
      </w:pPr>
    </w:p>
    <w:p w14:paraId="28957733" w14:textId="0604BAB2" w:rsidR="004D0AB5" w:rsidRPr="004D0AB5" w:rsidRDefault="00844178" w:rsidP="56241313">
      <w:pPr>
        <w:pStyle w:val="Ttulo2"/>
        <w:rPr>
          <w:rFonts w:cs="Arial"/>
          <w:b w:val="0"/>
          <w:i/>
          <w:iCs/>
        </w:rPr>
      </w:pPr>
      <w:bookmarkStart w:id="18" w:name="_Toc126137658"/>
      <w:bookmarkStart w:id="19" w:name="_Toc233187254"/>
      <w:r>
        <w:t>Erro de Autenticação/Autorização</w:t>
      </w:r>
      <w:bookmarkEnd w:id="18"/>
      <w:bookmarkEnd w:id="19"/>
    </w:p>
    <w:p w14:paraId="325B14C4" w14:textId="77777777" w:rsidR="00A32451" w:rsidRDefault="00A32451" w:rsidP="004D0AB5">
      <w:pPr>
        <w:pStyle w:val="Cabealho"/>
        <w:spacing w:line="360" w:lineRule="auto"/>
        <w:jc w:val="both"/>
        <w:rPr>
          <w:rFonts w:cs="Arial"/>
        </w:rPr>
      </w:pPr>
    </w:p>
    <w:p w14:paraId="53C1E440" w14:textId="333FD1A9" w:rsidR="00844178" w:rsidRPr="004C29D8" w:rsidRDefault="00844178" w:rsidP="004D0AB5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No caso</w:t>
      </w:r>
      <w:r w:rsidRPr="004C29D8">
        <w:rPr>
          <w:rFonts w:cs="Arial"/>
          <w:b/>
          <w:bCs/>
          <w:i/>
          <w:iCs/>
        </w:rPr>
        <w:t xml:space="preserve"> </w:t>
      </w:r>
      <w:r w:rsidRPr="004C29D8">
        <w:rPr>
          <w:rFonts w:cs="Arial"/>
        </w:rPr>
        <w:t xml:space="preserve">de existirem erros de Autenticação ou de Autorização para utilização do </w:t>
      </w:r>
      <w:proofErr w:type="spellStart"/>
      <w:r w:rsidRPr="004C29D8">
        <w:rPr>
          <w:rFonts w:cs="Arial"/>
        </w:rPr>
        <w:t>Webservice</w:t>
      </w:r>
      <w:proofErr w:type="spellEnd"/>
      <w:r w:rsidRPr="004C29D8">
        <w:rPr>
          <w:rFonts w:cs="Arial"/>
        </w:rPr>
        <w:t xml:space="preserve"> será devolvido um SOAP </w:t>
      </w:r>
      <w:proofErr w:type="spellStart"/>
      <w:r w:rsidRPr="004C29D8">
        <w:rPr>
          <w:rFonts w:cs="Arial"/>
        </w:rPr>
        <w:t>Fault</w:t>
      </w:r>
      <w:proofErr w:type="spellEnd"/>
      <w:r w:rsidRPr="004C29D8">
        <w:rPr>
          <w:rFonts w:cs="Arial"/>
        </w:rPr>
        <w:t xml:space="preserve"> com a estrutura do seguinte exemplo:</w:t>
      </w:r>
    </w:p>
    <w:p w14:paraId="505E5559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env:Envelope</w:t>
      </w:r>
      <w:proofErr w:type="spellEnd"/>
      <w:proofErr w:type="gramEnd"/>
      <w:r w:rsidRPr="004C29D8">
        <w:rPr>
          <w:rFonts w:asciiTheme="minorHAnsi" w:hAnsiTheme="minorHAnsi" w:cs="Arial"/>
        </w:rPr>
        <w:t xml:space="preserve"> </w:t>
      </w:r>
      <w:proofErr w:type="spellStart"/>
      <w:proofErr w:type="gramStart"/>
      <w:r w:rsidRPr="004C29D8">
        <w:rPr>
          <w:rFonts w:asciiTheme="minorHAnsi" w:hAnsiTheme="minorHAnsi" w:cs="Arial"/>
        </w:rPr>
        <w:t>xmlns:env</w:t>
      </w:r>
      <w:proofErr w:type="spellEnd"/>
      <w:proofErr w:type="gramEnd"/>
      <w:r w:rsidRPr="004C29D8">
        <w:rPr>
          <w:rFonts w:asciiTheme="minorHAnsi" w:hAnsiTheme="minorHAnsi" w:cs="Arial"/>
        </w:rPr>
        <w:t>="http://schemas.xmlsoap.org/soap/envelope/"&gt;</w:t>
      </w:r>
    </w:p>
    <w:p w14:paraId="4DFD18F7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env:Header</w:t>
      </w:r>
      <w:proofErr w:type="spellEnd"/>
      <w:proofErr w:type="gramEnd"/>
      <w:r w:rsidRPr="004C29D8">
        <w:rPr>
          <w:rFonts w:asciiTheme="minorHAnsi" w:hAnsiTheme="minorHAnsi" w:cs="Arial"/>
        </w:rPr>
        <w:t>/&gt;</w:t>
      </w:r>
    </w:p>
    <w:p w14:paraId="01B38936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FA3890C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env:Fault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FCD868D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faultcode</w:t>
      </w:r>
      <w:proofErr w:type="spellEnd"/>
      <w:r w:rsidRPr="004C29D8">
        <w:rPr>
          <w:rFonts w:asciiTheme="minorHAnsi" w:hAnsiTheme="minorHAnsi" w:cs="Arial"/>
        </w:rPr>
        <w:t>&gt;2103&lt;/</w:t>
      </w:r>
      <w:proofErr w:type="spellStart"/>
      <w:r w:rsidRPr="004C29D8">
        <w:rPr>
          <w:rFonts w:asciiTheme="minorHAnsi" w:hAnsiTheme="minorHAnsi" w:cs="Arial"/>
        </w:rPr>
        <w:t>faultcode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AAF9D00" w14:textId="77777777" w:rsidR="00844178" w:rsidRPr="004C29D8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faultstring</w:t>
      </w:r>
      <w:proofErr w:type="spellEnd"/>
      <w:r w:rsidRPr="004C29D8">
        <w:rPr>
          <w:rFonts w:asciiTheme="minorHAnsi" w:hAnsiTheme="minorHAnsi" w:cs="Arial"/>
        </w:rPr>
        <w:t>&gt;Erro de Autenticação/Autorização - Pedido do Cliente&lt;/</w:t>
      </w:r>
      <w:proofErr w:type="spellStart"/>
      <w:r w:rsidRPr="004C29D8">
        <w:rPr>
          <w:rFonts w:asciiTheme="minorHAnsi" w:hAnsiTheme="minorHAnsi" w:cs="Arial"/>
        </w:rPr>
        <w:t>faultstring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E26D14F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2E7407">
        <w:rPr>
          <w:rFonts w:asciiTheme="minorHAnsi" w:hAnsiTheme="minorHAnsi" w:cs="Arial"/>
          <w:lang w:val="en-US"/>
        </w:rPr>
        <w:t>&lt;detail&gt;</w:t>
      </w:r>
    </w:p>
    <w:p w14:paraId="2238820B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</w:t>
      </w:r>
      <w:proofErr w:type="spellStart"/>
      <w:r w:rsidRPr="002E7407">
        <w:rPr>
          <w:rFonts w:asciiTheme="minorHAnsi" w:hAnsiTheme="minorHAnsi" w:cs="Arial"/>
          <w:lang w:val="en-US"/>
        </w:rPr>
        <w:t>transactionID</w:t>
      </w:r>
      <w:proofErr w:type="spellEnd"/>
      <w:r w:rsidRPr="002E7407">
        <w:rPr>
          <w:rFonts w:asciiTheme="minorHAnsi" w:hAnsiTheme="minorHAnsi" w:cs="Arial"/>
          <w:lang w:val="en-US"/>
        </w:rPr>
        <w:t>&gt;176675968&lt;/</w:t>
      </w:r>
      <w:proofErr w:type="spellStart"/>
      <w:r w:rsidRPr="002E7407">
        <w:rPr>
          <w:rFonts w:asciiTheme="minorHAnsi" w:hAnsiTheme="minorHAnsi" w:cs="Arial"/>
          <w:lang w:val="en-US"/>
        </w:rPr>
        <w:t>transactionID</w:t>
      </w:r>
      <w:proofErr w:type="spellEnd"/>
      <w:r w:rsidRPr="002E7407">
        <w:rPr>
          <w:rFonts w:asciiTheme="minorHAnsi" w:hAnsiTheme="minorHAnsi" w:cs="Arial"/>
          <w:lang w:val="en-US"/>
        </w:rPr>
        <w:t>&gt;</w:t>
      </w:r>
    </w:p>
    <w:p w14:paraId="6CE19844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>&lt;timestamp&gt;202</w:t>
      </w:r>
      <w:r>
        <w:rPr>
          <w:rFonts w:asciiTheme="minorHAnsi" w:hAnsiTheme="minorHAnsi" w:cs="Arial"/>
          <w:lang w:val="en-US"/>
        </w:rPr>
        <w:t>2</w:t>
      </w:r>
      <w:r w:rsidRPr="002E7407">
        <w:rPr>
          <w:rFonts w:asciiTheme="minorHAnsi" w:hAnsiTheme="minorHAnsi" w:cs="Arial"/>
          <w:lang w:val="en-US"/>
        </w:rPr>
        <w:t>-03-25 09:18:37&lt;/timestamp&gt;</w:t>
      </w:r>
    </w:p>
    <w:p w14:paraId="259B525B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&lt;/detail&gt;</w:t>
      </w:r>
    </w:p>
    <w:p w14:paraId="52B32507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tab/>
      </w:r>
      <w:r w:rsidRPr="002E7407">
        <w:rPr>
          <w:rFonts w:asciiTheme="minorHAnsi" w:hAnsiTheme="minorHAnsi" w:cs="Arial"/>
          <w:lang w:val="en-US"/>
        </w:rPr>
        <w:tab/>
        <w:t>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env:Fault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3DA071AF" w14:textId="77777777" w:rsidR="00844178" w:rsidRPr="002E7407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2E7407">
        <w:rPr>
          <w:rFonts w:asciiTheme="minorHAnsi" w:hAnsiTheme="minorHAnsi" w:cs="Arial"/>
          <w:lang w:val="en-US"/>
        </w:rPr>
        <w:lastRenderedPageBreak/>
        <w:tab/>
        <w:t>&lt;/</w:t>
      </w:r>
      <w:proofErr w:type="spellStart"/>
      <w:proofErr w:type="gramStart"/>
      <w:r w:rsidRPr="002E7407">
        <w:rPr>
          <w:rFonts w:asciiTheme="minorHAnsi" w:hAnsiTheme="minorHAnsi" w:cs="Arial"/>
          <w:lang w:val="en-US"/>
        </w:rPr>
        <w:t>env:Body</w:t>
      </w:r>
      <w:proofErr w:type="spellEnd"/>
      <w:proofErr w:type="gramEnd"/>
      <w:r w:rsidRPr="002E7407">
        <w:rPr>
          <w:rFonts w:asciiTheme="minorHAnsi" w:hAnsiTheme="minorHAnsi" w:cs="Arial"/>
          <w:lang w:val="en-US"/>
        </w:rPr>
        <w:t>&gt;</w:t>
      </w:r>
    </w:p>
    <w:p w14:paraId="4F360EE1" w14:textId="77777777" w:rsidR="00844178" w:rsidRPr="00B40F4C" w:rsidRDefault="00844178" w:rsidP="00844178">
      <w:pPr>
        <w:pStyle w:val="Cabealho"/>
        <w:shd w:val="clear" w:color="auto" w:fill="EDEDED" w:themeFill="accent3" w:themeFillTint="33"/>
        <w:tabs>
          <w:tab w:val="left" w:pos="567"/>
          <w:tab w:val="left" w:pos="1134"/>
          <w:tab w:val="left" w:pos="1701"/>
          <w:tab w:val="left" w:pos="2977"/>
          <w:tab w:val="left" w:pos="3261"/>
        </w:tabs>
        <w:spacing w:line="240" w:lineRule="auto"/>
        <w:rPr>
          <w:rFonts w:asciiTheme="minorHAnsi" w:hAnsiTheme="minorHAnsi" w:cs="Arial"/>
          <w:lang w:val="en-US"/>
        </w:rPr>
      </w:pPr>
      <w:r w:rsidRPr="00B40F4C">
        <w:rPr>
          <w:rFonts w:asciiTheme="minorHAnsi" w:hAnsiTheme="minorHAnsi" w:cs="Arial"/>
          <w:lang w:val="en-US"/>
        </w:rPr>
        <w:t>&lt;/</w:t>
      </w:r>
      <w:proofErr w:type="spellStart"/>
      <w:proofErr w:type="gramStart"/>
      <w:r w:rsidRPr="00B40F4C">
        <w:rPr>
          <w:rFonts w:asciiTheme="minorHAnsi" w:hAnsiTheme="minorHAnsi" w:cs="Arial"/>
          <w:lang w:val="en-US"/>
        </w:rPr>
        <w:t>env:Envelope</w:t>
      </w:r>
      <w:proofErr w:type="spellEnd"/>
      <w:proofErr w:type="gramEnd"/>
      <w:r w:rsidRPr="00B40F4C">
        <w:rPr>
          <w:rFonts w:asciiTheme="minorHAnsi" w:hAnsiTheme="minorHAnsi" w:cs="Arial"/>
          <w:lang w:val="en-US"/>
        </w:rPr>
        <w:t>&gt;</w:t>
      </w:r>
    </w:p>
    <w:p w14:paraId="5228C63D" w14:textId="77777777" w:rsidR="00A32451" w:rsidRPr="00B40F4C" w:rsidRDefault="00A32451" w:rsidP="00665443">
      <w:pPr>
        <w:spacing w:line="360" w:lineRule="auto"/>
        <w:jc w:val="both"/>
        <w:rPr>
          <w:rFonts w:cs="Arial"/>
          <w:lang w:val="en-US"/>
        </w:rPr>
      </w:pPr>
    </w:p>
    <w:p w14:paraId="71FB77AF" w14:textId="46F578D1" w:rsidR="00844178" w:rsidRPr="004C29D8" w:rsidRDefault="00844178" w:rsidP="00665443">
      <w:pPr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No entanto, o </w:t>
      </w:r>
      <w:proofErr w:type="spellStart"/>
      <w:r w:rsidRPr="004C29D8">
        <w:rPr>
          <w:rFonts w:cs="Arial"/>
          <w:i/>
          <w:iCs/>
        </w:rPr>
        <w:t>faultcode</w:t>
      </w:r>
      <w:proofErr w:type="spellEnd"/>
      <w:r w:rsidRPr="004C29D8">
        <w:rPr>
          <w:rFonts w:cs="Arial"/>
        </w:rPr>
        <w:t xml:space="preserve"> será específico para cada tipo de erro o que permitirá perceber se se trata de um erro relacionado com a validação da Autenticação ou um erro relacionado com a validação da Autorização:</w:t>
      </w:r>
    </w:p>
    <w:p w14:paraId="5D38C6A9" w14:textId="77777777" w:rsidR="00964445" w:rsidRPr="004C29D8" w:rsidRDefault="00964445" w:rsidP="00964445">
      <w:pPr>
        <w:rPr>
          <w:rFonts w:cs="Arial"/>
          <w:b/>
          <w:bCs/>
          <w:i/>
          <w:iCs/>
        </w:rPr>
      </w:pPr>
    </w:p>
    <w:tbl>
      <w:tblPr>
        <w:tblStyle w:val="Tabelacomgrelh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7312"/>
      </w:tblGrid>
      <w:tr w:rsidR="00964445" w:rsidRPr="004C29D8" w14:paraId="1074148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662A317C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proofErr w:type="spellStart"/>
            <w:r w:rsidRPr="004C29D8">
              <w:rPr>
                <w:rFonts w:cs="Arial"/>
                <w:color w:val="FFFFFF" w:themeColor="background1"/>
                <w:szCs w:val="18"/>
              </w:rPr>
              <w:t>faultcode</w:t>
            </w:r>
            <w:proofErr w:type="spellEnd"/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7BB9580E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Descrição</w:t>
            </w:r>
          </w:p>
        </w:tc>
      </w:tr>
      <w:tr w:rsidR="00964445" w:rsidRPr="004C29D8" w14:paraId="4FC94B04" w14:textId="77777777">
        <w:trPr>
          <w:trHeight w:val="353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043B025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 xml:space="preserve">Erro na autenticação </w:t>
            </w:r>
          </w:p>
        </w:tc>
      </w:tr>
      <w:tr w:rsidR="00964445" w:rsidRPr="004C29D8" w14:paraId="163D3A3B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84FAE8B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1&lt;</w:t>
            </w:r>
            <w:proofErr w:type="spellStart"/>
            <w:r w:rsidRPr="004C29D8">
              <w:rPr>
                <w:rFonts w:cs="Arial"/>
                <w:b/>
                <w:bCs/>
                <w:szCs w:val="24"/>
              </w:rPr>
              <w:t>nnn</w:t>
            </w:r>
            <w:proofErr w:type="spellEnd"/>
            <w:r w:rsidRPr="004C29D8">
              <w:rPr>
                <w:rFonts w:cs="Arial"/>
                <w:b/>
                <w:bCs/>
                <w:szCs w:val="24"/>
              </w:rPr>
              <w:t>&gt;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3E7FF63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Erro &lt;</w:t>
            </w:r>
            <w:proofErr w:type="spellStart"/>
            <w:r w:rsidRPr="004C29D8">
              <w:rPr>
                <w:rFonts w:cs="Arial"/>
              </w:rPr>
              <w:t>nnn</w:t>
            </w:r>
            <w:proofErr w:type="spellEnd"/>
            <w:r w:rsidRPr="004C29D8">
              <w:rPr>
                <w:rFonts w:cs="Arial"/>
              </w:rPr>
              <w:t>&gt; na validação da Autenticação</w:t>
            </w:r>
          </w:p>
        </w:tc>
      </w:tr>
      <w:tr w:rsidR="00964445" w:rsidRPr="004C29D8" w14:paraId="5C14071D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5EFA4ED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</w:rPr>
              <w:t>1888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596FA7B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 xml:space="preserve">Formato do Pedido XML Incorreto: </w:t>
            </w:r>
            <w:proofErr w:type="spellStart"/>
            <w:r w:rsidRPr="004C29D8">
              <w:rPr>
                <w:rFonts w:cs="Arial"/>
              </w:rPr>
              <w:t>SecurityHeader</w:t>
            </w:r>
            <w:proofErr w:type="spellEnd"/>
            <w:r w:rsidRPr="004C29D8">
              <w:rPr>
                <w:rFonts w:cs="Arial"/>
              </w:rPr>
              <w:t xml:space="preserve"> vazio ou nulo</w:t>
            </w:r>
          </w:p>
        </w:tc>
      </w:tr>
      <w:tr w:rsidR="00964445" w:rsidRPr="004C29D8" w14:paraId="25874BB4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761D9DA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</w:rPr>
              <w:t>1999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FEF2C67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Erro na invocação da Autenticação</w:t>
            </w:r>
            <w:r w:rsidRPr="004C29D8">
              <w:rPr>
                <w:rFonts w:cs="Arial"/>
                <w:szCs w:val="24"/>
              </w:rPr>
              <w:t>.</w:t>
            </w:r>
          </w:p>
        </w:tc>
      </w:tr>
      <w:tr w:rsidR="00964445" w:rsidRPr="004C29D8" w14:paraId="2D113A4B" w14:textId="77777777">
        <w:trPr>
          <w:trHeight w:val="336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26FFB87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  <w:bookmarkStart w:id="20" w:name="_Hlk68086504"/>
            <w:r w:rsidRPr="004C29D8">
              <w:rPr>
                <w:rFonts w:cs="Arial"/>
                <w:b/>
                <w:bCs/>
                <w:i/>
                <w:iCs/>
                <w:szCs w:val="18"/>
              </w:rPr>
              <w:t>Erro na autorização</w:t>
            </w:r>
          </w:p>
        </w:tc>
      </w:tr>
      <w:bookmarkEnd w:id="20"/>
      <w:tr w:rsidR="00964445" w:rsidRPr="004C29D8" w14:paraId="16AC5136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8F61755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2&lt;</w:t>
            </w:r>
            <w:proofErr w:type="spellStart"/>
            <w:r w:rsidRPr="004C29D8">
              <w:rPr>
                <w:rFonts w:cs="Arial"/>
                <w:b/>
                <w:bCs/>
                <w:szCs w:val="24"/>
              </w:rPr>
              <w:t>nnn</w:t>
            </w:r>
            <w:proofErr w:type="spellEnd"/>
            <w:r w:rsidRPr="004C29D8">
              <w:rPr>
                <w:rFonts w:cs="Arial"/>
                <w:b/>
                <w:bCs/>
                <w:szCs w:val="24"/>
              </w:rPr>
              <w:t>&gt;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3E9C150" w14:textId="77777777" w:rsidR="00964445" w:rsidRPr="004C29D8" w:rsidRDefault="00964445">
            <w:pPr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Erro &lt;</w:t>
            </w:r>
            <w:proofErr w:type="spellStart"/>
            <w:r w:rsidRPr="004C29D8">
              <w:rPr>
                <w:rFonts w:cs="Arial"/>
              </w:rPr>
              <w:t>nnn</w:t>
            </w:r>
            <w:proofErr w:type="spellEnd"/>
            <w:r w:rsidRPr="004C29D8">
              <w:rPr>
                <w:rFonts w:cs="Arial"/>
              </w:rPr>
              <w:t>&gt; na validação da Autorização sendo que os códigos possíveis de serem apresentados são:</w:t>
            </w:r>
          </w:p>
          <w:p w14:paraId="19AA0510" w14:textId="77777777" w:rsidR="00964445" w:rsidRPr="004C29D8" w:rsidRDefault="00964445" w:rsidP="00964445">
            <w:pPr>
              <w:pStyle w:val="PargrafodaLista"/>
              <w:numPr>
                <w:ilvl w:val="0"/>
                <w:numId w:val="38"/>
              </w:numPr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101</w:t>
            </w:r>
            <w:r w:rsidRPr="004C29D8">
              <w:rPr>
                <w:rFonts w:cs="Arial"/>
              </w:rPr>
              <w:t xml:space="preserve"> – Utilizador sem Adesão</w:t>
            </w:r>
          </w:p>
          <w:p w14:paraId="2A90F8FA" w14:textId="77777777" w:rsidR="00964445" w:rsidRPr="004C29D8" w:rsidRDefault="00964445" w:rsidP="00964445">
            <w:pPr>
              <w:pStyle w:val="PargrafodaLista"/>
              <w:numPr>
                <w:ilvl w:val="0"/>
                <w:numId w:val="38"/>
              </w:numPr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  <w:b/>
                <w:bCs/>
              </w:rPr>
              <w:t>102</w:t>
            </w:r>
            <w:r w:rsidRPr="004C29D8">
              <w:rPr>
                <w:rFonts w:cs="Arial"/>
              </w:rPr>
              <w:t xml:space="preserve"> – Subtilizador desconhecido</w:t>
            </w:r>
          </w:p>
        </w:tc>
      </w:tr>
      <w:tr w:rsidR="00964445" w:rsidRPr="004C29D8" w14:paraId="204C3F70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BB4358B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</w:rPr>
              <w:t>2888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B7706C9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Formato do Pedido XML Incorreto: Utilizador vazio ou nulo</w:t>
            </w:r>
          </w:p>
        </w:tc>
      </w:tr>
      <w:tr w:rsidR="00964445" w:rsidRPr="004C29D8" w14:paraId="75670A4B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82A6D40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</w:rPr>
              <w:t>2999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EAE079D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E</w:t>
            </w:r>
            <w:r w:rsidRPr="004C29D8">
              <w:rPr>
                <w:rFonts w:cs="Arial"/>
              </w:rPr>
              <w:t>rro na invocação da Autorização</w:t>
            </w:r>
            <w:r w:rsidRPr="004C29D8">
              <w:rPr>
                <w:rFonts w:cs="Arial"/>
                <w:szCs w:val="24"/>
              </w:rPr>
              <w:t xml:space="preserve"> </w:t>
            </w:r>
          </w:p>
        </w:tc>
      </w:tr>
      <w:tr w:rsidR="00964445" w:rsidRPr="004C29D8" w14:paraId="3F96EF4E" w14:textId="77777777">
        <w:trPr>
          <w:trHeight w:val="336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D02CD9E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>Erro no sistema</w:t>
            </w:r>
          </w:p>
        </w:tc>
      </w:tr>
      <w:tr w:rsidR="00964445" w:rsidRPr="004C29D8" w14:paraId="313816F8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C675310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proofErr w:type="spellStart"/>
            <w:proofErr w:type="gramStart"/>
            <w:r w:rsidRPr="004C29D8">
              <w:rPr>
                <w:rFonts w:cs="Arial"/>
                <w:b/>
                <w:bCs/>
              </w:rPr>
              <w:t>env:Client</w:t>
            </w:r>
            <w:proofErr w:type="spellEnd"/>
            <w:proofErr w:type="gramEnd"/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2EA4A7B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Erro no pedido do cliente</w:t>
            </w:r>
          </w:p>
        </w:tc>
      </w:tr>
      <w:tr w:rsidR="00964445" w:rsidRPr="004C29D8" w14:paraId="2522FB4C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FD5EA1B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proofErr w:type="spellStart"/>
            <w:proofErr w:type="gramStart"/>
            <w:r w:rsidRPr="004C29D8">
              <w:rPr>
                <w:rFonts w:cs="Arial"/>
                <w:b/>
                <w:bCs/>
              </w:rPr>
              <w:t>env:Server</w:t>
            </w:r>
            <w:proofErr w:type="spellEnd"/>
            <w:proofErr w:type="gramEnd"/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C82E89F" w14:textId="77777777" w:rsidR="00964445" w:rsidRPr="004C29D8" w:rsidRDefault="00964445" w:rsidP="00242C96">
            <w:pPr>
              <w:keepNext/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Erro na resposta do servidor</w:t>
            </w:r>
          </w:p>
        </w:tc>
      </w:tr>
    </w:tbl>
    <w:p w14:paraId="4A67847A" w14:textId="34D23715" w:rsidR="00964445" w:rsidRPr="004C29D8" w:rsidRDefault="00242C96" w:rsidP="001B460F">
      <w:pPr>
        <w:pStyle w:val="Legenda"/>
        <w:jc w:val="center"/>
        <w:rPr>
          <w:rFonts w:cs="Arial"/>
          <w:b w:val="0"/>
          <w:bCs w:val="0"/>
          <w:i/>
          <w:iCs/>
        </w:rPr>
      </w:pPr>
      <w:bookmarkStart w:id="21" w:name="_Toc233187290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2</w:t>
      </w:r>
      <w:r>
        <w:fldChar w:fldCharType="end"/>
      </w:r>
      <w:r>
        <w:t xml:space="preserve"> </w:t>
      </w:r>
      <w:r w:rsidR="001B460F">
        <w:t>–</w:t>
      </w:r>
      <w:r>
        <w:t xml:space="preserve"> </w:t>
      </w:r>
      <w:r w:rsidR="001B460F">
        <w:t xml:space="preserve">Tipos de erros </w:t>
      </w:r>
      <w:r w:rsidR="00147897">
        <w:t>a devolver</w:t>
      </w:r>
      <w:bookmarkEnd w:id="21"/>
    </w:p>
    <w:p w14:paraId="04D11856" w14:textId="77777777" w:rsidR="00527EC2" w:rsidRDefault="00527EC2" w:rsidP="00964445">
      <w:pPr>
        <w:spacing w:line="360" w:lineRule="auto"/>
        <w:jc w:val="both"/>
        <w:rPr>
          <w:rFonts w:cs="Arial"/>
        </w:rPr>
      </w:pPr>
    </w:p>
    <w:p w14:paraId="00522706" w14:textId="612FE0D4" w:rsidR="00964445" w:rsidRPr="004C29D8" w:rsidRDefault="00964445" w:rsidP="00964445">
      <w:pPr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O campo </w:t>
      </w:r>
      <w:proofErr w:type="spellStart"/>
      <w:r w:rsidRPr="004C29D8">
        <w:rPr>
          <w:rFonts w:cs="Arial"/>
          <w:i/>
          <w:iCs/>
        </w:rPr>
        <w:t>faultstring</w:t>
      </w:r>
      <w:proofErr w:type="spellEnd"/>
      <w:r w:rsidRPr="004C29D8">
        <w:rPr>
          <w:rFonts w:cs="Arial"/>
        </w:rPr>
        <w:t xml:space="preserve"> permite distinguir se o erro tem origem no pedido do cliente ou na resposta do servidor. </w:t>
      </w:r>
    </w:p>
    <w:tbl>
      <w:tblPr>
        <w:tblStyle w:val="Tabelacomgrelh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3294"/>
      </w:tblGrid>
      <w:tr w:rsidR="00964445" w:rsidRPr="004C29D8" w14:paraId="7168167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53"/>
          <w:jc w:val="center"/>
        </w:trPr>
        <w:tc>
          <w:tcPr>
            <w:tcW w:w="5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721E4977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proofErr w:type="spellStart"/>
            <w:r w:rsidRPr="004C29D8">
              <w:rPr>
                <w:rFonts w:cs="Arial"/>
                <w:color w:val="FFFFFF" w:themeColor="background1"/>
                <w:szCs w:val="18"/>
              </w:rPr>
              <w:t>faultstring</w:t>
            </w:r>
            <w:proofErr w:type="spellEnd"/>
          </w:p>
        </w:tc>
        <w:tc>
          <w:tcPr>
            <w:tcW w:w="32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0EF53E6A" w14:textId="77777777" w:rsidR="00964445" w:rsidRPr="004C29D8" w:rsidRDefault="00964445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Descrição</w:t>
            </w:r>
          </w:p>
        </w:tc>
      </w:tr>
      <w:tr w:rsidR="00964445" w:rsidRPr="004C29D8" w14:paraId="4FB77884" w14:textId="77777777">
        <w:trPr>
          <w:cantSplit/>
          <w:trHeight w:val="336"/>
          <w:jc w:val="center"/>
        </w:trPr>
        <w:tc>
          <w:tcPr>
            <w:tcW w:w="5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131ADCA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</w:rPr>
              <w:t>Erro de Autenticação/Autorização - Pedido do Cliente</w:t>
            </w:r>
          </w:p>
        </w:tc>
        <w:tc>
          <w:tcPr>
            <w:tcW w:w="32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9E4F5D3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Erro no pedido do cliente</w:t>
            </w:r>
          </w:p>
        </w:tc>
      </w:tr>
      <w:tr w:rsidR="00964445" w:rsidRPr="004C29D8" w14:paraId="1BA6F86D" w14:textId="77777777">
        <w:trPr>
          <w:cantSplit/>
          <w:trHeight w:val="336"/>
          <w:jc w:val="center"/>
        </w:trPr>
        <w:tc>
          <w:tcPr>
            <w:tcW w:w="5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C974A20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Erro de Autenticação/Autorização – Resposta do Servidor</w:t>
            </w:r>
          </w:p>
        </w:tc>
        <w:tc>
          <w:tcPr>
            <w:tcW w:w="32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3039639" w14:textId="77777777" w:rsidR="00964445" w:rsidRPr="004C29D8" w:rsidRDefault="00964445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</w:rPr>
              <w:t>Erro na resposta do Servidor</w:t>
            </w:r>
          </w:p>
        </w:tc>
      </w:tr>
    </w:tbl>
    <w:p w14:paraId="6F9540C4" w14:textId="77777777" w:rsidR="00964445" w:rsidRPr="004C29D8" w:rsidRDefault="00964445" w:rsidP="00964445">
      <w:pPr>
        <w:rPr>
          <w:rFonts w:cs="Arial"/>
          <w:b/>
          <w:bCs/>
          <w:i/>
          <w:iCs/>
        </w:rPr>
      </w:pPr>
    </w:p>
    <w:p w14:paraId="4BE290DE" w14:textId="77777777" w:rsidR="00964445" w:rsidRDefault="00964445" w:rsidP="00964445">
      <w:pPr>
        <w:rPr>
          <w:rFonts w:cs="Arial"/>
          <w:b/>
          <w:bCs/>
          <w:i/>
          <w:iCs/>
        </w:rPr>
      </w:pPr>
    </w:p>
    <w:p w14:paraId="1FB21E9D" w14:textId="77777777" w:rsidR="00964445" w:rsidRPr="004C29D8" w:rsidRDefault="00964445" w:rsidP="00964445">
      <w:pPr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Sempre que seja necessário interagir com a AT no que diz respeito a uma situação de erro, o operador económico deve indicar toda a informação do </w:t>
      </w:r>
      <w:proofErr w:type="spellStart"/>
      <w:r w:rsidRPr="004C29D8">
        <w:rPr>
          <w:rFonts w:cs="Arial"/>
          <w:i/>
          <w:iCs/>
        </w:rPr>
        <w:t>soapfault</w:t>
      </w:r>
      <w:proofErr w:type="spellEnd"/>
      <w:r w:rsidRPr="004C29D8">
        <w:rPr>
          <w:rFonts w:cs="Arial"/>
        </w:rPr>
        <w:t xml:space="preserve"> que recebeu na invocação, em especial os campos:</w:t>
      </w:r>
    </w:p>
    <w:p w14:paraId="0F4D3B30" w14:textId="77777777" w:rsidR="00964445" w:rsidRPr="004C29D8" w:rsidRDefault="00964445" w:rsidP="00964445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cs="Arial"/>
          <w:i/>
          <w:iCs/>
        </w:rPr>
      </w:pPr>
      <w:proofErr w:type="spellStart"/>
      <w:r w:rsidRPr="004C29D8">
        <w:rPr>
          <w:rFonts w:cs="Arial"/>
          <w:i/>
          <w:iCs/>
        </w:rPr>
        <w:t>faultcode</w:t>
      </w:r>
      <w:proofErr w:type="spellEnd"/>
      <w:r w:rsidRPr="004C29D8">
        <w:rPr>
          <w:rFonts w:cs="Arial"/>
          <w:i/>
          <w:iCs/>
        </w:rPr>
        <w:t xml:space="preserve"> </w:t>
      </w:r>
    </w:p>
    <w:p w14:paraId="20E46539" w14:textId="77777777" w:rsidR="00964445" w:rsidRPr="004C29D8" w:rsidRDefault="00964445" w:rsidP="00964445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cs="Arial"/>
          <w:i/>
          <w:iCs/>
        </w:rPr>
      </w:pPr>
      <w:proofErr w:type="spellStart"/>
      <w:r w:rsidRPr="004C29D8">
        <w:rPr>
          <w:rFonts w:cs="Arial"/>
          <w:i/>
          <w:iCs/>
        </w:rPr>
        <w:t>faultstring</w:t>
      </w:r>
      <w:proofErr w:type="spellEnd"/>
      <w:r w:rsidRPr="004C29D8">
        <w:rPr>
          <w:rFonts w:cs="Arial"/>
          <w:i/>
          <w:iCs/>
        </w:rPr>
        <w:t>,</w:t>
      </w:r>
    </w:p>
    <w:p w14:paraId="750C0BCD" w14:textId="77777777" w:rsidR="00964445" w:rsidRPr="004C29D8" w:rsidRDefault="00964445" w:rsidP="00964445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cs="Arial"/>
          <w:i/>
          <w:iCs/>
        </w:rPr>
      </w:pPr>
      <w:proofErr w:type="spellStart"/>
      <w:r w:rsidRPr="004C29D8">
        <w:rPr>
          <w:rFonts w:cs="Arial"/>
          <w:i/>
          <w:iCs/>
        </w:rPr>
        <w:t>transactionID</w:t>
      </w:r>
      <w:proofErr w:type="spellEnd"/>
    </w:p>
    <w:p w14:paraId="6A2DBE57" w14:textId="77777777" w:rsidR="00964445" w:rsidRPr="00E33459" w:rsidRDefault="00964445" w:rsidP="00964445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cs="Arial"/>
          <w:i/>
          <w:iCs/>
        </w:rPr>
      </w:pPr>
      <w:proofErr w:type="spellStart"/>
      <w:r w:rsidRPr="004C29D8">
        <w:rPr>
          <w:rFonts w:cs="Arial"/>
          <w:i/>
          <w:iCs/>
        </w:rPr>
        <w:t>timestamp</w:t>
      </w:r>
      <w:proofErr w:type="spellEnd"/>
    </w:p>
    <w:p w14:paraId="07313270" w14:textId="1CF6CB42" w:rsidR="00964445" w:rsidRDefault="00964445">
      <w:pPr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713777A6" w14:textId="77777777" w:rsidR="00BB0989" w:rsidRPr="004C29D8" w:rsidRDefault="00BB0989" w:rsidP="00BB0989">
      <w:pPr>
        <w:pStyle w:val="Ttulo1"/>
      </w:pPr>
      <w:bookmarkStart w:id="22" w:name="_Toc126137659"/>
      <w:bookmarkStart w:id="23" w:name="_Toc233187255"/>
      <w:proofErr w:type="spellStart"/>
      <w:proofErr w:type="gramStart"/>
      <w:r>
        <w:lastRenderedPageBreak/>
        <w:t>SOAP:Body</w:t>
      </w:r>
      <w:bookmarkEnd w:id="22"/>
      <w:bookmarkEnd w:id="23"/>
      <w:proofErr w:type="spellEnd"/>
      <w:proofErr w:type="gramEnd"/>
    </w:p>
    <w:p w14:paraId="309000FB" w14:textId="77777777" w:rsidR="00A32451" w:rsidRDefault="00A32451" w:rsidP="00BB0989">
      <w:pPr>
        <w:pStyle w:val="Cabealho"/>
        <w:spacing w:line="360" w:lineRule="auto"/>
        <w:jc w:val="both"/>
        <w:rPr>
          <w:rFonts w:cs="Arial"/>
        </w:rPr>
      </w:pPr>
    </w:p>
    <w:p w14:paraId="77F60999" w14:textId="747B12E0" w:rsidR="00BB0989" w:rsidRPr="004C29D8" w:rsidRDefault="00BB0989" w:rsidP="00BB0989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Nesta secção são definidos os serviços para a criação</w:t>
      </w:r>
      <w:r>
        <w:rPr>
          <w:rFonts w:cs="Arial"/>
        </w:rPr>
        <w:t xml:space="preserve">, </w:t>
      </w:r>
      <w:r w:rsidRPr="004C29D8">
        <w:rPr>
          <w:rFonts w:cs="Arial"/>
        </w:rPr>
        <w:t>alteração</w:t>
      </w:r>
      <w:r>
        <w:rPr>
          <w:rFonts w:cs="Arial"/>
        </w:rPr>
        <w:t xml:space="preserve"> ou anulação</w:t>
      </w:r>
      <w:r w:rsidRPr="004C29D8">
        <w:rPr>
          <w:rFonts w:cs="Arial"/>
        </w:rPr>
        <w:t xml:space="preserve"> de declarações, bem como a obtenção de documentos ou mensagens.</w:t>
      </w:r>
    </w:p>
    <w:p w14:paraId="34DB1ACF" w14:textId="77777777" w:rsidR="00BB0989" w:rsidRPr="004C29D8" w:rsidRDefault="00BB0989" w:rsidP="00BB0989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Os serviços definidos para este </w:t>
      </w:r>
      <w:proofErr w:type="spellStart"/>
      <w:r w:rsidRPr="004C29D8">
        <w:rPr>
          <w:rFonts w:cs="Arial"/>
        </w:rPr>
        <w:t>Webservice</w:t>
      </w:r>
      <w:proofErr w:type="spellEnd"/>
      <w:r w:rsidRPr="004C29D8">
        <w:rPr>
          <w:rFonts w:cs="Arial"/>
        </w:rPr>
        <w:t xml:space="preserve"> são:</w:t>
      </w:r>
    </w:p>
    <w:tbl>
      <w:tblPr>
        <w:tblStyle w:val="Tabelacomgrelha8"/>
        <w:tblW w:w="5000" w:type="pct"/>
        <w:tblLook w:val="04A0" w:firstRow="1" w:lastRow="0" w:firstColumn="1" w:lastColumn="0" w:noHBand="0" w:noVBand="1"/>
      </w:tblPr>
      <w:tblGrid>
        <w:gridCol w:w="4671"/>
        <w:gridCol w:w="4788"/>
      </w:tblGrid>
      <w:tr w:rsidR="00065906" w:rsidRPr="004C29D8" w14:paraId="34AF6A88" w14:textId="77777777" w:rsidTr="00065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0"/>
          <w:tblHeader/>
        </w:trPr>
        <w:tc>
          <w:tcPr>
            <w:tcW w:w="2469" w:type="pct"/>
            <w:hideMark/>
          </w:tcPr>
          <w:p w14:paraId="54A04426" w14:textId="77777777" w:rsidR="00065906" w:rsidRPr="004C29D8" w:rsidRDefault="00065906">
            <w:pPr>
              <w:pStyle w:val="Cabealho"/>
              <w:spacing w:before="60" w:after="60"/>
              <w:jc w:val="center"/>
              <w:rPr>
                <w:rFonts w:cs="Arial"/>
              </w:rPr>
            </w:pPr>
            <w:r w:rsidRPr="004C29D8">
              <w:rPr>
                <w:rFonts w:cs="Arial"/>
                <w:bCs w:val="0"/>
              </w:rPr>
              <w:t>Método</w:t>
            </w:r>
          </w:p>
        </w:tc>
        <w:tc>
          <w:tcPr>
            <w:tcW w:w="2531" w:type="pct"/>
            <w:hideMark/>
          </w:tcPr>
          <w:p w14:paraId="2363548D" w14:textId="77777777" w:rsidR="00065906" w:rsidRPr="004C29D8" w:rsidRDefault="00065906">
            <w:pPr>
              <w:pStyle w:val="Cabealho"/>
              <w:spacing w:before="60" w:after="60"/>
              <w:jc w:val="center"/>
              <w:rPr>
                <w:rFonts w:cs="Arial"/>
              </w:rPr>
            </w:pPr>
            <w:r w:rsidRPr="004C29D8">
              <w:rPr>
                <w:rFonts w:cs="Arial"/>
                <w:bCs w:val="0"/>
              </w:rPr>
              <w:t>Descrição</w:t>
            </w:r>
          </w:p>
        </w:tc>
      </w:tr>
      <w:tr w:rsidR="00065906" w:rsidRPr="004C29D8" w14:paraId="6B615F5A" w14:textId="77777777" w:rsidTr="00065906">
        <w:trPr>
          <w:cantSplit/>
          <w:trHeight w:val="300"/>
        </w:trPr>
        <w:tc>
          <w:tcPr>
            <w:tcW w:w="2469" w:type="pct"/>
          </w:tcPr>
          <w:p w14:paraId="4896BDEB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IMPCauSubmeterDeclaracao</w:t>
            </w:r>
            <w:proofErr w:type="spellEnd"/>
          </w:p>
        </w:tc>
        <w:tc>
          <w:tcPr>
            <w:tcW w:w="2531" w:type="pct"/>
          </w:tcPr>
          <w:p w14:paraId="5A00CA65" w14:textId="77777777" w:rsidR="00065906" w:rsidRPr="004C29D8" w:rsidRDefault="00065906">
            <w:pPr>
              <w:pStyle w:val="Cabealho"/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Serviço que permite a um operador submeter uma declaração.</w:t>
            </w:r>
          </w:p>
        </w:tc>
      </w:tr>
      <w:tr w:rsidR="00065906" w:rsidRPr="004C29D8" w14:paraId="6F50A65B" w14:textId="77777777" w:rsidTr="00065906">
        <w:trPr>
          <w:cantSplit/>
          <w:trHeight w:val="300"/>
        </w:trPr>
        <w:tc>
          <w:tcPr>
            <w:tcW w:w="2469" w:type="pct"/>
          </w:tcPr>
          <w:p w14:paraId="1193F7A9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IMPCauNotificarApresentacaoMercadorias</w:t>
            </w:r>
            <w:proofErr w:type="spellEnd"/>
          </w:p>
        </w:tc>
        <w:tc>
          <w:tcPr>
            <w:tcW w:w="2531" w:type="pct"/>
          </w:tcPr>
          <w:p w14:paraId="7490BA86" w14:textId="77777777" w:rsidR="00065906" w:rsidRPr="004C29D8" w:rsidRDefault="00065906">
            <w:pPr>
              <w:pStyle w:val="Cabealho"/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Serviço que permite a um operador notificar a apresentação de mercadorias</w:t>
            </w:r>
            <w:r>
              <w:rPr>
                <w:rFonts w:cs="Arial"/>
              </w:rPr>
              <w:t xml:space="preserve"> no âmbito das declarações antecipadas</w:t>
            </w:r>
            <w:r w:rsidRPr="004C29D8">
              <w:rPr>
                <w:rFonts w:cs="Arial"/>
              </w:rPr>
              <w:t>.</w:t>
            </w:r>
          </w:p>
        </w:tc>
      </w:tr>
      <w:tr w:rsidR="00065906" w:rsidRPr="004C29D8" w14:paraId="1253BC78" w14:textId="77777777" w:rsidTr="00065906">
        <w:trPr>
          <w:cantSplit/>
          <w:trHeight w:val="300"/>
        </w:trPr>
        <w:tc>
          <w:tcPr>
            <w:tcW w:w="2469" w:type="pct"/>
          </w:tcPr>
          <w:p w14:paraId="040ADEAF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IMPCauAlterarDeclaracao</w:t>
            </w:r>
            <w:proofErr w:type="spellEnd"/>
          </w:p>
        </w:tc>
        <w:tc>
          <w:tcPr>
            <w:tcW w:w="2531" w:type="pct"/>
          </w:tcPr>
          <w:p w14:paraId="300D8929" w14:textId="77777777" w:rsidR="00065906" w:rsidRPr="004C29D8" w:rsidRDefault="00065906">
            <w:pPr>
              <w:pStyle w:val="Cabealho"/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Serviço que permite a um operador alterar uma declaração.</w:t>
            </w:r>
          </w:p>
        </w:tc>
      </w:tr>
      <w:tr w:rsidR="00065906" w:rsidRPr="004C29D8" w14:paraId="06C48A9C" w14:textId="77777777" w:rsidTr="00065906">
        <w:trPr>
          <w:cantSplit/>
          <w:trHeight w:val="300"/>
        </w:trPr>
        <w:tc>
          <w:tcPr>
            <w:tcW w:w="2469" w:type="pct"/>
          </w:tcPr>
          <w:p w14:paraId="31720184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IMPCauAnularDeclaracao</w:t>
            </w:r>
            <w:proofErr w:type="spellEnd"/>
          </w:p>
        </w:tc>
        <w:tc>
          <w:tcPr>
            <w:tcW w:w="2531" w:type="pct"/>
          </w:tcPr>
          <w:p w14:paraId="7DB0E816" w14:textId="77777777" w:rsidR="00065906" w:rsidRPr="004C29D8" w:rsidRDefault="00065906">
            <w:pPr>
              <w:pStyle w:val="Cabealho"/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Serviço que permite a um operador anular uma declaração.</w:t>
            </w:r>
          </w:p>
        </w:tc>
      </w:tr>
      <w:tr w:rsidR="00065906" w:rsidRPr="004C29D8" w14:paraId="511F8083" w14:textId="77777777" w:rsidTr="00065906">
        <w:trPr>
          <w:cantSplit/>
          <w:trHeight w:val="300"/>
        </w:trPr>
        <w:tc>
          <w:tcPr>
            <w:tcW w:w="2469" w:type="pct"/>
          </w:tcPr>
          <w:p w14:paraId="3D062477" w14:textId="77777777" w:rsidR="00065906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IMPCauE</w:t>
            </w:r>
            <w:r w:rsidRPr="004C29D8">
              <w:rPr>
                <w:rFonts w:cs="Arial"/>
                <w:b/>
              </w:rPr>
              <w:t>ntregarDocumentos</w:t>
            </w:r>
            <w:proofErr w:type="spellEnd"/>
          </w:p>
        </w:tc>
        <w:tc>
          <w:tcPr>
            <w:tcW w:w="2531" w:type="pct"/>
          </w:tcPr>
          <w:p w14:paraId="2FB1C000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CB03DF">
              <w:rPr>
                <w:rFonts w:cs="Arial"/>
              </w:rPr>
              <w:t>Serviço que permite a um operador entregar documentos no âmbito de um controlo.</w:t>
            </w:r>
          </w:p>
        </w:tc>
      </w:tr>
      <w:tr w:rsidR="00065906" w:rsidRPr="004C29D8" w14:paraId="216E5044" w14:textId="77777777" w:rsidTr="00065906">
        <w:trPr>
          <w:cantSplit/>
          <w:trHeight w:val="300"/>
        </w:trPr>
        <w:tc>
          <w:tcPr>
            <w:tcW w:w="2469" w:type="pct"/>
          </w:tcPr>
          <w:p w14:paraId="40920A7D" w14:textId="77777777" w:rsidR="00065906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bookmarkStart w:id="24" w:name="_Hlk124499927"/>
            <w:proofErr w:type="spellStart"/>
            <w:r w:rsidRPr="00E35B9C">
              <w:rPr>
                <w:rFonts w:cs="Arial"/>
                <w:b/>
              </w:rPr>
              <w:t>IMPCauNotificarEIR</w:t>
            </w:r>
            <w:bookmarkEnd w:id="24"/>
            <w:proofErr w:type="spellEnd"/>
          </w:p>
        </w:tc>
        <w:tc>
          <w:tcPr>
            <w:tcW w:w="2531" w:type="pct"/>
          </w:tcPr>
          <w:p w14:paraId="3DA942A4" w14:textId="77777777" w:rsidR="00065906" w:rsidRPr="00CB03DF" w:rsidRDefault="00065906">
            <w:pPr>
              <w:pStyle w:val="Cabealho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Serviço que permite a um operador notificar a apresentação das mercadorias no âmbito</w:t>
            </w:r>
            <w:r w:rsidRPr="001D2703">
              <w:rPr>
                <w:rFonts w:cs="Arial"/>
              </w:rPr>
              <w:t xml:space="preserve"> da inscrição nos registos do declarante</w:t>
            </w:r>
            <w:r>
              <w:rPr>
                <w:rFonts w:cs="Arial"/>
              </w:rPr>
              <w:t>.</w:t>
            </w:r>
          </w:p>
        </w:tc>
      </w:tr>
      <w:tr w:rsidR="00065906" w:rsidRPr="004C29D8" w14:paraId="76CF84F8" w14:textId="77777777" w:rsidTr="00065906">
        <w:trPr>
          <w:cantSplit/>
          <w:trHeight w:val="300"/>
        </w:trPr>
        <w:tc>
          <w:tcPr>
            <w:tcW w:w="2469" w:type="pct"/>
          </w:tcPr>
          <w:p w14:paraId="200A0D82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IMPCauObterDocumentosPDFEntregues</w:t>
            </w:r>
            <w:proofErr w:type="spellEnd"/>
          </w:p>
        </w:tc>
        <w:tc>
          <w:tcPr>
            <w:tcW w:w="2531" w:type="pct"/>
          </w:tcPr>
          <w:p w14:paraId="3CB4EEAC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 xml:space="preserve">Serviço que permite a um operador obter os documentos PDF já entregues anteriormente para uma determinada </w:t>
            </w:r>
            <w:r w:rsidRPr="00F94B60">
              <w:rPr>
                <w:rFonts w:cs="Arial"/>
              </w:rPr>
              <w:t>DAI</w:t>
            </w:r>
            <w:r w:rsidRPr="00551ABC">
              <w:rPr>
                <w:rFonts w:cs="Arial"/>
              </w:rPr>
              <w:t>.</w:t>
            </w:r>
            <w:r w:rsidRPr="004C29D8">
              <w:rPr>
                <w:rFonts w:cs="Arial"/>
              </w:rPr>
              <w:t xml:space="preserve"> </w:t>
            </w:r>
          </w:p>
          <w:p w14:paraId="04350A0A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>Este serviço permite pesquisar por NRL e Tipo de PDF, para um único NRL.</w:t>
            </w:r>
          </w:p>
          <w:p w14:paraId="01CED50A" w14:textId="77777777" w:rsidR="00065906" w:rsidRPr="004C29D8" w:rsidRDefault="00065906">
            <w:pPr>
              <w:pStyle w:val="Cabealho"/>
              <w:spacing w:before="60" w:after="60"/>
              <w:jc w:val="left"/>
              <w:rPr>
                <w:rFonts w:cs="Arial"/>
              </w:rPr>
            </w:pPr>
            <w:r w:rsidRPr="004C29D8">
              <w:rPr>
                <w:rFonts w:cs="Arial"/>
              </w:rPr>
              <w:t>O serviço retorna ainda um indicador que diz se após esta resposta ainda há mais informação por transmitir (2).</w:t>
            </w:r>
          </w:p>
        </w:tc>
      </w:tr>
      <w:tr w:rsidR="00065906" w:rsidRPr="004C29D8" w14:paraId="6A745646" w14:textId="77777777" w:rsidTr="00065906">
        <w:trPr>
          <w:cantSplit/>
          <w:trHeight w:val="300"/>
        </w:trPr>
        <w:tc>
          <w:tcPr>
            <w:tcW w:w="2469" w:type="pct"/>
          </w:tcPr>
          <w:p w14:paraId="122D21F9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IMPCauObterDocumentosPDFNaoEntregues</w:t>
            </w:r>
            <w:proofErr w:type="spellEnd"/>
          </w:p>
        </w:tc>
        <w:tc>
          <w:tcPr>
            <w:tcW w:w="2531" w:type="pct"/>
          </w:tcPr>
          <w:p w14:paraId="687D0C05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 xml:space="preserve">Serviço que permite a um operador obter os documentos PDF que ainda não lhe foram entregues para uma determinada </w:t>
            </w:r>
            <w:r w:rsidRPr="00F94B60">
              <w:rPr>
                <w:rFonts w:cs="Arial"/>
              </w:rPr>
              <w:t>DAI</w:t>
            </w:r>
            <w:r w:rsidRPr="004C29D8">
              <w:rPr>
                <w:rFonts w:cs="Arial"/>
              </w:rPr>
              <w:t xml:space="preserve">. </w:t>
            </w:r>
          </w:p>
          <w:p w14:paraId="20430F5C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>Este serviço permite pesquisar por NRL e Tipo de PDF, até um máximo de 5 NRL.</w:t>
            </w:r>
          </w:p>
          <w:p w14:paraId="47B0F358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 xml:space="preserve">O serviço retorna ainda um indicador que diz se após esta resposta ainda há mais informação por transmitir (1). </w:t>
            </w:r>
          </w:p>
        </w:tc>
      </w:tr>
      <w:tr w:rsidR="00065906" w:rsidRPr="004C29D8" w14:paraId="773DDCCF" w14:textId="77777777" w:rsidTr="00065906">
        <w:trPr>
          <w:cantSplit/>
          <w:trHeight w:val="300"/>
        </w:trPr>
        <w:tc>
          <w:tcPr>
            <w:tcW w:w="2469" w:type="pct"/>
          </w:tcPr>
          <w:p w14:paraId="0C1EBD6F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IMPCauO</w:t>
            </w:r>
            <w:r w:rsidRPr="004C29D8">
              <w:rPr>
                <w:rFonts w:cs="Arial"/>
                <w:b/>
              </w:rPr>
              <w:t>bterMensagensEntregues</w:t>
            </w:r>
            <w:proofErr w:type="spellEnd"/>
          </w:p>
        </w:tc>
        <w:tc>
          <w:tcPr>
            <w:tcW w:w="2531" w:type="pct"/>
          </w:tcPr>
          <w:p w14:paraId="1256046C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 xml:space="preserve">Serviço que permite a um operador obter as mensagens XML já entregues anteriormente para uma determinada </w:t>
            </w:r>
            <w:r w:rsidRPr="00F94B60">
              <w:rPr>
                <w:rFonts w:cs="Arial"/>
              </w:rPr>
              <w:t>DAI</w:t>
            </w:r>
            <w:r w:rsidRPr="004C29D8">
              <w:rPr>
                <w:rFonts w:cs="Arial"/>
              </w:rPr>
              <w:t xml:space="preserve">. </w:t>
            </w:r>
          </w:p>
          <w:p w14:paraId="08F46673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>Este serviço permite pesquisar por NRL e Tipo de XML, para um único NRL.</w:t>
            </w:r>
          </w:p>
          <w:p w14:paraId="230AFAA2" w14:textId="77777777" w:rsidR="00065906" w:rsidRPr="004C29D8" w:rsidRDefault="00065906">
            <w:pPr>
              <w:pStyle w:val="Cabealho"/>
              <w:spacing w:before="60" w:after="60"/>
              <w:rPr>
                <w:rFonts w:cs="Arial"/>
              </w:rPr>
            </w:pPr>
            <w:r w:rsidRPr="004C29D8">
              <w:rPr>
                <w:rFonts w:cs="Arial"/>
              </w:rPr>
              <w:t>O serviço retorna ainda um indicador que diz se após esta resposta ainda há mais informação por transmitir (2).</w:t>
            </w:r>
          </w:p>
        </w:tc>
      </w:tr>
      <w:tr w:rsidR="00065906" w:rsidRPr="004C29D8" w14:paraId="1737AE56" w14:textId="77777777" w:rsidTr="00065906">
        <w:trPr>
          <w:cantSplit/>
          <w:trHeight w:val="300"/>
        </w:trPr>
        <w:tc>
          <w:tcPr>
            <w:tcW w:w="2469" w:type="pct"/>
          </w:tcPr>
          <w:p w14:paraId="1B4CE7BD" w14:textId="693A27DC" w:rsidR="00065906" w:rsidRPr="004C29D8" w:rsidRDefault="00065906" w:rsidP="4D72C51E">
            <w:pPr>
              <w:pStyle w:val="Cabealho"/>
              <w:spacing w:before="60" w:after="60"/>
              <w:rPr>
                <w:rFonts w:cs="Arial"/>
                <w:b/>
                <w:bCs/>
              </w:rPr>
            </w:pPr>
            <w:proofErr w:type="spellStart"/>
            <w:r w:rsidRPr="4D72C51E">
              <w:rPr>
                <w:rFonts w:cs="Arial"/>
                <w:b/>
                <w:bCs/>
              </w:rPr>
              <w:lastRenderedPageBreak/>
              <w:t>IMPCauRespostaAT</w:t>
            </w:r>
            <w:proofErr w:type="spellEnd"/>
          </w:p>
        </w:tc>
        <w:tc>
          <w:tcPr>
            <w:tcW w:w="2531" w:type="pct"/>
          </w:tcPr>
          <w:p w14:paraId="654A503B" w14:textId="7164CC3E" w:rsidR="00065906" w:rsidRDefault="00065906" w:rsidP="56241313">
            <w:pPr>
              <w:pStyle w:val="Cabealho"/>
              <w:spacing w:before="60" w:after="60"/>
              <w:rPr>
                <w:rFonts w:cs="Arial"/>
              </w:rPr>
            </w:pPr>
            <w:r w:rsidRPr="56241313">
              <w:rPr>
                <w:rFonts w:cs="Arial"/>
              </w:rPr>
              <w:t>Serviço que permite a um operador manifestar-se relativamente a uma proposta de correção ou anulação.</w:t>
            </w:r>
          </w:p>
        </w:tc>
      </w:tr>
    </w:tbl>
    <w:p w14:paraId="4E27E119" w14:textId="1E0EC7A7" w:rsidR="00BB0989" w:rsidRDefault="00CE64F8" w:rsidP="00DE47C1">
      <w:pPr>
        <w:pStyle w:val="Legenda"/>
        <w:jc w:val="center"/>
      </w:pPr>
      <w:bookmarkStart w:id="25" w:name="_Toc23318729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3</w:t>
      </w:r>
      <w:r>
        <w:fldChar w:fldCharType="end"/>
      </w:r>
      <w:r>
        <w:t xml:space="preserve"> </w:t>
      </w:r>
      <w:r w:rsidR="00DE47C1">
        <w:t xml:space="preserve">– </w:t>
      </w:r>
      <w:r w:rsidR="002A68DE">
        <w:t>métodos</w:t>
      </w:r>
      <w:r w:rsidR="00DE47C1">
        <w:t xml:space="preserve"> para o </w:t>
      </w:r>
      <w:proofErr w:type="spellStart"/>
      <w:r w:rsidR="00DE47C1">
        <w:t>Webservice</w:t>
      </w:r>
      <w:bookmarkEnd w:id="25"/>
      <w:proofErr w:type="spellEnd"/>
    </w:p>
    <w:p w14:paraId="176EE41C" w14:textId="77777777" w:rsidR="00CE64F8" w:rsidRPr="00CE64F8" w:rsidRDefault="00CE64F8" w:rsidP="00CE64F8"/>
    <w:p w14:paraId="6AF35D56" w14:textId="77777777" w:rsidR="00BB0989" w:rsidRPr="004C29D8" w:rsidRDefault="00BB0989" w:rsidP="00BB0989">
      <w:pPr>
        <w:pStyle w:val="Cabealho"/>
        <w:numPr>
          <w:ilvl w:val="5"/>
          <w:numId w:val="35"/>
        </w:numPr>
        <w:tabs>
          <w:tab w:val="clear" w:pos="4513"/>
          <w:tab w:val="clear" w:pos="9026"/>
          <w:tab w:val="center" w:pos="4153"/>
          <w:tab w:val="right" w:pos="8306"/>
        </w:tabs>
        <w:spacing w:after="0" w:line="360" w:lineRule="auto"/>
        <w:ind w:left="426"/>
        <w:jc w:val="both"/>
        <w:rPr>
          <w:rFonts w:cs="Arial"/>
          <w:sz w:val="18"/>
          <w:szCs w:val="18"/>
        </w:rPr>
      </w:pPr>
      <w:r w:rsidRPr="004C29D8">
        <w:t xml:space="preserve">Com o intuito de restringir a dimensão da resposta aos serviços </w:t>
      </w:r>
      <w:proofErr w:type="spellStart"/>
      <w:r>
        <w:rPr>
          <w:rFonts w:cs="Arial"/>
          <w:b/>
        </w:rPr>
        <w:t>IMPCauObterDocumentosPDFNaoEntregues</w:t>
      </w:r>
      <w:proofErr w:type="spellEnd"/>
      <w:r w:rsidRPr="004C29D8">
        <w:rPr>
          <w:rFonts w:cs="Arial"/>
          <w:bCs/>
        </w:rPr>
        <w:t xml:space="preserve"> e </w:t>
      </w:r>
      <w:proofErr w:type="spellStart"/>
      <w:r>
        <w:rPr>
          <w:rFonts w:cs="Arial"/>
          <w:b/>
        </w:rPr>
        <w:t>IMPCauObterMensagensNaoEntregues</w:t>
      </w:r>
      <w:proofErr w:type="spellEnd"/>
      <w:r w:rsidRPr="004C29D8">
        <w:rPr>
          <w:rFonts w:cs="Arial"/>
          <w:bCs/>
        </w:rPr>
        <w:t xml:space="preserve">, a resposta a estes serviços está limitada a 10 PDF ou 10 mensagens por DAI (ou seja, por NRL), respetivamente. Assim, caso existam mais dados a transmitir isso será sinalizado na resposta através de um atributo </w:t>
      </w:r>
      <w:proofErr w:type="spellStart"/>
      <w:r w:rsidRPr="004C29D8">
        <w:rPr>
          <w:rFonts w:cs="Arial"/>
          <w:b/>
          <w:bCs/>
          <w:sz w:val="18"/>
          <w:szCs w:val="18"/>
        </w:rPr>
        <w:t>existeMaisInformacao</w:t>
      </w:r>
      <w:proofErr w:type="spellEnd"/>
      <w:r w:rsidRPr="004C29D8">
        <w:rPr>
          <w:rFonts w:cs="Arial"/>
          <w:sz w:val="18"/>
          <w:szCs w:val="18"/>
        </w:rPr>
        <w:t xml:space="preserve"> </w:t>
      </w:r>
      <w:r w:rsidRPr="004C29D8">
        <w:rPr>
          <w:rFonts w:cs="Arial"/>
        </w:rPr>
        <w:t>e nesse caso o Operador deverá invocar novamente o serviço para obter o resto da informação.</w:t>
      </w:r>
    </w:p>
    <w:p w14:paraId="1550A39B" w14:textId="77777777" w:rsidR="00BB0989" w:rsidRPr="004C29D8" w:rsidRDefault="00BB0989" w:rsidP="00BB0989">
      <w:pPr>
        <w:pStyle w:val="Cabealho"/>
        <w:numPr>
          <w:ilvl w:val="5"/>
          <w:numId w:val="35"/>
        </w:numPr>
        <w:tabs>
          <w:tab w:val="clear" w:pos="4513"/>
          <w:tab w:val="clear" w:pos="9026"/>
          <w:tab w:val="center" w:pos="4153"/>
          <w:tab w:val="right" w:pos="8306"/>
        </w:tabs>
        <w:spacing w:after="0" w:line="360" w:lineRule="auto"/>
        <w:ind w:left="426"/>
        <w:jc w:val="both"/>
        <w:rPr>
          <w:rFonts w:cs="Arial"/>
          <w:sz w:val="18"/>
          <w:szCs w:val="18"/>
        </w:rPr>
      </w:pPr>
      <w:r w:rsidRPr="004C29D8">
        <w:rPr>
          <w:rFonts w:cs="Arial"/>
          <w:sz w:val="18"/>
          <w:szCs w:val="18"/>
        </w:rPr>
        <w:t xml:space="preserve"> </w:t>
      </w:r>
      <w:r w:rsidRPr="004C29D8">
        <w:t xml:space="preserve">Com o intuito de restringir a dimensão da resposta aos serviços </w:t>
      </w:r>
      <w:proofErr w:type="spellStart"/>
      <w:r>
        <w:rPr>
          <w:rFonts w:cs="Arial"/>
          <w:b/>
        </w:rPr>
        <w:t>IMPCauObterDocumentosPDFEntregues</w:t>
      </w:r>
      <w:proofErr w:type="spellEnd"/>
      <w:r w:rsidRPr="004C29D8">
        <w:rPr>
          <w:rFonts w:cs="Arial"/>
          <w:bCs/>
        </w:rPr>
        <w:t xml:space="preserve"> e </w:t>
      </w:r>
      <w:proofErr w:type="spellStart"/>
      <w:r>
        <w:rPr>
          <w:rFonts w:cs="Arial"/>
          <w:b/>
        </w:rPr>
        <w:t>IMPCauO</w:t>
      </w:r>
      <w:r w:rsidRPr="004C29D8">
        <w:rPr>
          <w:rFonts w:cs="Arial"/>
          <w:b/>
        </w:rPr>
        <w:t>bterMensagensEntregues</w:t>
      </w:r>
      <w:proofErr w:type="spellEnd"/>
      <w:r w:rsidRPr="004C29D8">
        <w:rPr>
          <w:rFonts w:cs="Arial"/>
          <w:bCs/>
        </w:rPr>
        <w:t xml:space="preserve">, a resposta a estes serviços está limitada a </w:t>
      </w:r>
      <w:r>
        <w:rPr>
          <w:rFonts w:cs="Arial"/>
          <w:bCs/>
        </w:rPr>
        <w:t>20</w:t>
      </w:r>
      <w:r w:rsidRPr="004C29D8">
        <w:rPr>
          <w:rFonts w:cs="Arial"/>
          <w:bCs/>
        </w:rPr>
        <w:t xml:space="preserve"> PDF ou </w:t>
      </w:r>
      <w:r>
        <w:rPr>
          <w:rFonts w:cs="Arial"/>
          <w:bCs/>
        </w:rPr>
        <w:t>20</w:t>
      </w:r>
      <w:r w:rsidRPr="004C29D8">
        <w:rPr>
          <w:rFonts w:cs="Arial"/>
          <w:bCs/>
        </w:rPr>
        <w:t xml:space="preserve"> mensagens, respetivamente. Assim, caso existam mais dados a transmitir isso será sinalizado na resposta através dum atributo </w:t>
      </w:r>
      <w:proofErr w:type="spellStart"/>
      <w:r w:rsidRPr="004C29D8">
        <w:rPr>
          <w:rFonts w:cs="Arial"/>
          <w:b/>
          <w:bCs/>
          <w:sz w:val="18"/>
          <w:szCs w:val="18"/>
        </w:rPr>
        <w:t>existeMaisInformacao</w:t>
      </w:r>
      <w:proofErr w:type="spellEnd"/>
      <w:r w:rsidRPr="004C29D8">
        <w:rPr>
          <w:rFonts w:cs="Arial"/>
          <w:sz w:val="18"/>
          <w:szCs w:val="18"/>
        </w:rPr>
        <w:t xml:space="preserve"> </w:t>
      </w:r>
      <w:r w:rsidRPr="004C29D8">
        <w:rPr>
          <w:rFonts w:cs="Arial"/>
        </w:rPr>
        <w:t>e nesse caso o Operador deverá invocar novamente o serviço para obter o resto da informação.</w:t>
      </w:r>
    </w:p>
    <w:p w14:paraId="51A1326C" w14:textId="77777777" w:rsidR="00BB0989" w:rsidRDefault="00BB0989" w:rsidP="0072149C"/>
    <w:p w14:paraId="1A167B79" w14:textId="77777777" w:rsidR="006D0EFE" w:rsidRPr="004C29D8" w:rsidRDefault="006D0EFE" w:rsidP="0072149C"/>
    <w:p w14:paraId="6EA70770" w14:textId="77777777" w:rsidR="00253AA8" w:rsidRPr="004C29D8" w:rsidRDefault="00253AA8" w:rsidP="00253AA8">
      <w:pPr>
        <w:pStyle w:val="Ttulo2"/>
      </w:pPr>
      <w:bookmarkStart w:id="26" w:name="_Toc126137660"/>
      <w:bookmarkStart w:id="27" w:name="_Toc233187256"/>
      <w:r>
        <w:t xml:space="preserve">Serviço </w:t>
      </w:r>
      <w:proofErr w:type="spellStart"/>
      <w:r>
        <w:t>IMPCauSubmeterDeclaracao</w:t>
      </w:r>
      <w:bookmarkEnd w:id="26"/>
      <w:bookmarkEnd w:id="27"/>
      <w:proofErr w:type="spellEnd"/>
    </w:p>
    <w:p w14:paraId="18D538B2" w14:textId="77777777" w:rsidR="00253AA8" w:rsidRPr="004C29D8" w:rsidRDefault="00253AA8" w:rsidP="00253AA8"/>
    <w:p w14:paraId="01869895" w14:textId="75DF3056" w:rsidR="00253AA8" w:rsidRPr="00F74CAA" w:rsidRDefault="00253AA8" w:rsidP="00253AA8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253AA8" w:rsidRPr="00A01B38" w14:paraId="7FC7B56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23984573" w14:textId="77777777" w:rsidR="00253AA8" w:rsidRPr="00A01B3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Parâmetros</w:t>
            </w:r>
            <w:proofErr w:type="spellEnd"/>
            <w:r w:rsidRPr="00A01B38">
              <w:rPr>
                <w:rFonts w:cs="Arial"/>
                <w:color w:val="365F91"/>
                <w:sz w:val="18"/>
                <w:szCs w:val="16"/>
              </w:rPr>
              <w:t xml:space="preserve"> de entrada</w:t>
            </w:r>
          </w:p>
        </w:tc>
        <w:tc>
          <w:tcPr>
            <w:tcW w:w="1559" w:type="dxa"/>
          </w:tcPr>
          <w:p w14:paraId="23AD24E5" w14:textId="77777777" w:rsidR="00253AA8" w:rsidRPr="00A01B3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r w:rsidRPr="00A01B38">
              <w:rPr>
                <w:rFonts w:cs="Arial"/>
                <w:color w:val="365F91"/>
                <w:sz w:val="18"/>
                <w:szCs w:val="16"/>
              </w:rPr>
              <w:t>Tipo de dados</w:t>
            </w:r>
          </w:p>
        </w:tc>
        <w:tc>
          <w:tcPr>
            <w:tcW w:w="1134" w:type="dxa"/>
          </w:tcPr>
          <w:p w14:paraId="446D3B8C" w14:textId="77777777" w:rsidR="00253AA8" w:rsidRPr="00A01B3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Tamanho</w:t>
            </w:r>
            <w:proofErr w:type="spellEnd"/>
          </w:p>
        </w:tc>
        <w:tc>
          <w:tcPr>
            <w:tcW w:w="992" w:type="dxa"/>
          </w:tcPr>
          <w:p w14:paraId="2D923D98" w14:textId="77777777" w:rsidR="00253AA8" w:rsidRPr="00A01B3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r w:rsidRPr="00A01B38">
              <w:rPr>
                <w:rFonts w:cs="Arial"/>
                <w:color w:val="365F91"/>
                <w:sz w:val="18"/>
                <w:szCs w:val="16"/>
              </w:rPr>
              <w:t>Mín/</w:t>
            </w: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Máx</w:t>
            </w:r>
            <w:proofErr w:type="spellEnd"/>
          </w:p>
        </w:tc>
        <w:tc>
          <w:tcPr>
            <w:tcW w:w="2978" w:type="dxa"/>
          </w:tcPr>
          <w:p w14:paraId="5E51B633" w14:textId="77777777" w:rsidR="00253AA8" w:rsidRPr="00A01B38" w:rsidRDefault="00253AA8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Descrição</w:t>
            </w:r>
            <w:proofErr w:type="spellEnd"/>
          </w:p>
        </w:tc>
      </w:tr>
      <w:tr w:rsidR="00253AA8" w:rsidRPr="00A01B38" w14:paraId="0F4661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2B86A8A1" w14:textId="77777777" w:rsidR="00253AA8" w:rsidRPr="00DD6EA7" w:rsidRDefault="00253AA8">
            <w:pPr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processaPedido</w:t>
            </w:r>
            <w:r w:rsidRPr="00BE62FB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Input</w:t>
            </w:r>
            <w:proofErr w:type="spellEnd"/>
          </w:p>
        </w:tc>
        <w:tc>
          <w:tcPr>
            <w:tcW w:w="1559" w:type="dxa"/>
          </w:tcPr>
          <w:p w14:paraId="67FFE028" w14:textId="77777777" w:rsidR="00253AA8" w:rsidRPr="00DD6EA7" w:rsidRDefault="00253AA8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proofErr w:type="spellStart"/>
            <w:r w:rsidRPr="00DD6EA7">
              <w:rPr>
                <w:rFonts w:cs="Arial"/>
                <w:b/>
                <w:bCs/>
                <w:sz w:val="18"/>
                <w:szCs w:val="16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5E475D29" w14:textId="77777777" w:rsidR="00253AA8" w:rsidRPr="00A01B38" w:rsidRDefault="00253AA8">
            <w:pPr>
              <w:jc w:val="center"/>
              <w:rPr>
                <w:rFonts w:cs="Arial"/>
                <w:color w:val="365F91"/>
                <w:sz w:val="18"/>
                <w:szCs w:val="16"/>
              </w:rPr>
            </w:pPr>
          </w:p>
        </w:tc>
        <w:tc>
          <w:tcPr>
            <w:tcW w:w="992" w:type="dxa"/>
          </w:tcPr>
          <w:p w14:paraId="72CDC6AF" w14:textId="77777777" w:rsidR="00253AA8" w:rsidRPr="00DD6EA7" w:rsidRDefault="00253AA8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r w:rsidRPr="00DD6EA7">
              <w:rPr>
                <w:rFonts w:cs="Arial"/>
                <w:b/>
                <w:bCs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5B4C0AC7" w14:textId="77777777" w:rsidR="00253AA8" w:rsidRPr="00110174" w:rsidRDefault="00253AA8">
            <w:pPr>
              <w:rPr>
                <w:rFonts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6"/>
              </w:rPr>
              <w:t>Objeto</w:t>
            </w:r>
            <w:proofErr w:type="spellEnd"/>
            <w:r>
              <w:rPr>
                <w:rFonts w:cs="Arial"/>
                <w:b/>
                <w:bCs/>
                <w:sz w:val="18"/>
                <w:szCs w:val="16"/>
              </w:rPr>
              <w:t xml:space="preserve"> de input.</w:t>
            </w:r>
          </w:p>
        </w:tc>
      </w:tr>
      <w:tr w:rsidR="00253AA8" w:rsidRPr="00A01B38" w14:paraId="214370A4" w14:textId="77777777">
        <w:trPr>
          <w:jc w:val="center"/>
        </w:trPr>
        <w:tc>
          <w:tcPr>
            <w:tcW w:w="2552" w:type="dxa"/>
          </w:tcPr>
          <w:p w14:paraId="1A049F70" w14:textId="77777777" w:rsidR="00253AA8" w:rsidRPr="0095270C" w:rsidRDefault="00253AA8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mensagem</w:t>
            </w:r>
            <w:proofErr w:type="spellEnd"/>
          </w:p>
        </w:tc>
        <w:tc>
          <w:tcPr>
            <w:tcW w:w="1559" w:type="dxa"/>
          </w:tcPr>
          <w:p w14:paraId="3E653C04" w14:textId="77777777" w:rsidR="00253AA8" w:rsidRPr="0095270C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byte[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4CBC455C" w14:textId="77777777" w:rsidR="00253AA8" w:rsidRPr="0095270C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BDC771" w14:textId="77777777" w:rsidR="00253AA8" w:rsidRPr="0095270C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5270C"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24991EE8" w14:textId="77777777" w:rsidR="00253AA8" w:rsidRPr="0095270C" w:rsidRDefault="00253AA8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Mensagem CC415A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em base64.</w:t>
            </w:r>
          </w:p>
        </w:tc>
      </w:tr>
      <w:tr w:rsidR="00253AA8" w:rsidRPr="00A01B38" w14:paraId="1DCBF7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33450C8F" w14:textId="77777777" w:rsidR="00253AA8" w:rsidRPr="000A2481" w:rsidRDefault="00253AA8">
            <w:pPr>
              <w:rPr>
                <w:rFonts w:cs="Arial"/>
                <w:color w:val="000000"/>
                <w:sz w:val="18"/>
                <w:szCs w:val="18"/>
              </w:rPr>
            </w:pPr>
            <w:r w:rsidRPr="000A2481">
              <w:rPr>
                <w:rFonts w:cs="Arial"/>
                <w:color w:val="000000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listaD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ocumento</w:t>
            </w:r>
            <w:r>
              <w:rPr>
                <w:rFonts w:cs="Arial"/>
                <w:color w:val="000000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1559" w:type="dxa"/>
          </w:tcPr>
          <w:p w14:paraId="7AFFA0A3" w14:textId="77777777" w:rsidR="00253AA8" w:rsidRPr="000A2481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A2481">
              <w:rPr>
                <w:rFonts w:cs="Arial"/>
                <w:color w:val="000000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3BC2937D" w14:textId="77777777" w:rsidR="00253AA8" w:rsidRPr="000A2481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A0E912" w14:textId="61B91AA1" w:rsidR="00253AA8" w:rsidRPr="000A2481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..</w:t>
            </w:r>
            <w:r w:rsidR="00975E7E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8" w:type="dxa"/>
          </w:tcPr>
          <w:p w14:paraId="621A1607" w14:textId="77777777" w:rsidR="00253AA8" w:rsidRPr="000A2481" w:rsidRDefault="00253AA8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0A2481">
              <w:rPr>
                <w:rFonts w:cs="Arial"/>
                <w:color w:val="000000"/>
                <w:sz w:val="18"/>
                <w:szCs w:val="18"/>
                <w:lang w:val="pt-PT"/>
              </w:rPr>
              <w:t>Lista de documentos a enviar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, quando existem pedidos anexos à declaração identificados no ED </w:t>
            </w: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>12 02 00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0 </w:t>
            </w: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>000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975E7E" w:rsidRPr="00A01B38" w14:paraId="1438F070" w14:textId="77777777">
        <w:trPr>
          <w:jc w:val="center"/>
        </w:trPr>
        <w:tc>
          <w:tcPr>
            <w:tcW w:w="2552" w:type="dxa"/>
          </w:tcPr>
          <w:p w14:paraId="3DC564F2" w14:textId="2DDD7E3B" w:rsidR="00975E7E" w:rsidRPr="000A2481" w:rsidRDefault="00975E7E">
            <w:pPr>
              <w:rPr>
                <w:rFonts w:cs="Arial"/>
                <w:color w:val="000000"/>
                <w:sz w:val="18"/>
                <w:szCs w:val="18"/>
              </w:rPr>
            </w:pPr>
            <w:r w:rsidRPr="00454B50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documento</w:t>
            </w:r>
            <w:proofErr w:type="spellEnd"/>
          </w:p>
        </w:tc>
        <w:tc>
          <w:tcPr>
            <w:tcW w:w="1559" w:type="dxa"/>
          </w:tcPr>
          <w:p w14:paraId="58BE6C82" w14:textId="1EC17F07" w:rsidR="00975E7E" w:rsidRPr="000A2481" w:rsidRDefault="00975E7E" w:rsidP="00975E7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A2481">
              <w:rPr>
                <w:rFonts w:cs="Arial"/>
                <w:color w:val="000000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1C5593D7" w14:textId="77777777" w:rsidR="00975E7E" w:rsidRPr="000A2481" w:rsidRDefault="00975E7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156611" w14:textId="71DF2025" w:rsidR="00975E7E" w:rsidRDefault="00975E7E" w:rsidP="00975E7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..</w:t>
            </w:r>
            <w:r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978" w:type="dxa"/>
          </w:tcPr>
          <w:p w14:paraId="41F94E2D" w14:textId="77777777" w:rsidR="00975E7E" w:rsidRPr="000A2481" w:rsidRDefault="00975E7E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253AA8" w:rsidRPr="00A01B38" w14:paraId="2F799C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34D3F4F1" w14:textId="03941339" w:rsidR="00253AA8" w:rsidRDefault="00253AA8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r w:rsidRPr="00D411B4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r w:rsidR="00975E7E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codigo</w:t>
            </w:r>
            <w:proofErr w:type="spellEnd"/>
          </w:p>
        </w:tc>
        <w:tc>
          <w:tcPr>
            <w:tcW w:w="1559" w:type="dxa"/>
          </w:tcPr>
          <w:p w14:paraId="4268A07C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134" w:type="dxa"/>
          </w:tcPr>
          <w:p w14:paraId="42E19435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62FF82F4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7F4FB256" w14:textId="77777777" w:rsidR="00253AA8" w:rsidRPr="00837202" w:rsidRDefault="00253AA8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>Código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do pedido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apresentado </w:t>
            </w: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no</w:t>
            </w:r>
            <w:proofErr w:type="gramEnd"/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subelemento </w:t>
            </w: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>12 02 008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 </w:t>
            </w:r>
            <w:r w:rsidRPr="00837202">
              <w:rPr>
                <w:rFonts w:cs="Arial"/>
                <w:color w:val="000000"/>
                <w:sz w:val="18"/>
                <w:szCs w:val="18"/>
                <w:lang w:val="pt-PT"/>
              </w:rPr>
              <w:t>000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do E.D. 12 02 000 000 – Informações Adicionais.</w:t>
            </w:r>
          </w:p>
        </w:tc>
      </w:tr>
      <w:tr w:rsidR="00253AA8" w:rsidRPr="00A01B38" w14:paraId="5674DA2D" w14:textId="77777777">
        <w:trPr>
          <w:jc w:val="center"/>
        </w:trPr>
        <w:tc>
          <w:tcPr>
            <w:tcW w:w="2552" w:type="dxa"/>
          </w:tcPr>
          <w:p w14:paraId="6773064B" w14:textId="0E5E7D29" w:rsidR="00253AA8" w:rsidRDefault="00253AA8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r w:rsidRPr="00D411B4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</w:t>
            </w:r>
            <w:r w:rsidR="00975E7E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conteudoFicheiro</w:t>
            </w:r>
            <w:proofErr w:type="spellEnd"/>
          </w:p>
        </w:tc>
        <w:tc>
          <w:tcPr>
            <w:tcW w:w="1559" w:type="dxa"/>
          </w:tcPr>
          <w:p w14:paraId="42C55F63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byte[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28E92146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AE38C6" w14:textId="77777777" w:rsidR="00253AA8" w:rsidRDefault="00253AA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40C4BC33" w14:textId="77777777" w:rsidR="00253AA8" w:rsidRPr="00642956" w:rsidRDefault="00253AA8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Documento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em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base64.</w:t>
            </w:r>
          </w:p>
        </w:tc>
      </w:tr>
    </w:tbl>
    <w:p w14:paraId="5BE2CE88" w14:textId="77777777" w:rsidR="00253AA8" w:rsidRDefault="00253AA8" w:rsidP="00253AA8"/>
    <w:p w14:paraId="42457B4A" w14:textId="75C9CFA0" w:rsidR="00253AA8" w:rsidRPr="004C29D8" w:rsidRDefault="00253AA8" w:rsidP="00253AA8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38"/>
      </w:tblGrid>
      <w:tr w:rsidR="00253AA8" w:rsidRPr="004C29D8" w14:paraId="5E64B90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7E978C16" w14:textId="77777777" w:rsidR="00253AA8" w:rsidRPr="004C29D8" w:rsidRDefault="00253AA8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16E62FC4" w14:textId="77777777" w:rsidR="00253AA8" w:rsidRPr="004C29D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17C32AC7" w14:textId="77777777" w:rsidR="00253AA8" w:rsidRPr="004C29D8" w:rsidRDefault="00253AA8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354CCD17" w14:textId="77777777" w:rsidR="00253AA8" w:rsidRPr="004C29D8" w:rsidRDefault="00253AA8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253AA8" w:rsidRPr="004C29D8" w14:paraId="2ABCE5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591C35C9" w14:textId="77777777" w:rsidR="00253AA8" w:rsidRPr="004C29D8" w:rsidRDefault="00253A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2A4848D9" w14:textId="77777777" w:rsidR="00253AA8" w:rsidRPr="004C29D8" w:rsidRDefault="00253AA8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321F64BB" w14:textId="77777777" w:rsidR="00253AA8" w:rsidRPr="004C29D8" w:rsidRDefault="00253AA8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96820BD" w14:textId="77777777" w:rsidR="00253AA8" w:rsidRPr="004C29D8" w:rsidRDefault="00253A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253AA8" w:rsidRPr="004C29D8" w14:paraId="40584F5A" w14:textId="77777777">
        <w:trPr>
          <w:jc w:val="center"/>
        </w:trPr>
        <w:tc>
          <w:tcPr>
            <w:tcW w:w="2977" w:type="dxa"/>
          </w:tcPr>
          <w:p w14:paraId="2BBB511C" w14:textId="77777777" w:rsidR="00253AA8" w:rsidRPr="004C29D8" w:rsidRDefault="00253AA8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4C235AF7" w14:textId="77777777" w:rsidR="00253AA8" w:rsidRPr="004C29D8" w:rsidRDefault="00253AA8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3658DA0" w14:textId="77777777" w:rsidR="00253AA8" w:rsidRPr="004C29D8" w:rsidRDefault="00253AA8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9F6E912" w14:textId="77777777" w:rsidR="00253AA8" w:rsidRPr="004C29D8" w:rsidRDefault="00253AA8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253AA8" w:rsidRPr="004C29D8" w14:paraId="03FB89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6E8F42F" w14:textId="77777777" w:rsidR="00253AA8" w:rsidRPr="004C29D8" w:rsidRDefault="00253AA8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01EC634E" w14:textId="77777777" w:rsidR="00253AA8" w:rsidRPr="004C29D8" w:rsidRDefault="00253AA8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4AA4B99" w14:textId="77777777" w:rsidR="00253AA8" w:rsidRPr="004C29D8" w:rsidRDefault="00253AA8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423297D" w14:textId="77777777" w:rsidR="00253AA8" w:rsidRPr="004C29D8" w:rsidRDefault="00253AA8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253AA8" w:rsidRPr="004C29D8" w14:paraId="39C4C4BA" w14:textId="77777777">
        <w:trPr>
          <w:jc w:val="center"/>
        </w:trPr>
        <w:tc>
          <w:tcPr>
            <w:tcW w:w="2977" w:type="dxa"/>
          </w:tcPr>
          <w:p w14:paraId="63D260DF" w14:textId="77777777" w:rsidR="00253AA8" w:rsidRPr="004C29D8" w:rsidRDefault="00253AA8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18DB36E9" w14:textId="77777777" w:rsidR="00253AA8" w:rsidRPr="004C29D8" w:rsidRDefault="00253AA8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CD651B3" w14:textId="77777777" w:rsidR="00253AA8" w:rsidRPr="004C29D8" w:rsidRDefault="00253AA8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35091DB0" w14:textId="77777777" w:rsidR="00253AA8" w:rsidRPr="004C29D8" w:rsidRDefault="00253AA8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4990CA8F" w14:textId="7F2223AA" w:rsidR="00844178" w:rsidRDefault="00844178" w:rsidP="00F70A39">
      <w:pPr>
        <w:pStyle w:val="Cabealho"/>
        <w:rPr>
          <w:rFonts w:cs="Arial"/>
          <w:b/>
          <w:bCs/>
        </w:rPr>
      </w:pPr>
    </w:p>
    <w:p w14:paraId="5BBF34EE" w14:textId="77777777" w:rsidR="0070627E" w:rsidRDefault="0070627E" w:rsidP="00F70A39">
      <w:pPr>
        <w:pStyle w:val="Cabealho"/>
        <w:rPr>
          <w:rFonts w:cs="Arial"/>
          <w:b/>
          <w:bCs/>
        </w:rPr>
      </w:pPr>
    </w:p>
    <w:p w14:paraId="29BBC72C" w14:textId="77777777" w:rsidR="005440A3" w:rsidRPr="004C29D8" w:rsidRDefault="005440A3" w:rsidP="005440A3">
      <w:pPr>
        <w:pStyle w:val="Ttulo3"/>
      </w:pPr>
      <w:bookmarkStart w:id="28" w:name="_Toc126137661"/>
      <w:bookmarkStart w:id="29" w:name="_Toc233187257"/>
      <w:r>
        <w:lastRenderedPageBreak/>
        <w:t xml:space="preserve">Exemplo de </w:t>
      </w:r>
      <w:proofErr w:type="spellStart"/>
      <w:proofErr w:type="gramStart"/>
      <w:r>
        <w:t>SOAP:Body</w:t>
      </w:r>
      <w:bookmarkEnd w:id="28"/>
      <w:bookmarkEnd w:id="29"/>
      <w:proofErr w:type="spellEnd"/>
      <w:proofErr w:type="gramEnd"/>
      <w:r>
        <w:t xml:space="preserve"> </w:t>
      </w:r>
    </w:p>
    <w:p w14:paraId="23D49CD5" w14:textId="77777777" w:rsidR="005440A3" w:rsidRPr="004C29D8" w:rsidRDefault="005440A3" w:rsidP="005440A3">
      <w:pPr>
        <w:pStyle w:val="Cabealho"/>
        <w:spacing w:line="360" w:lineRule="auto"/>
        <w:rPr>
          <w:rFonts w:cs="Arial"/>
        </w:rPr>
      </w:pPr>
    </w:p>
    <w:p w14:paraId="2E91538C" w14:textId="77777777" w:rsidR="005440A3" w:rsidRPr="004C29D8" w:rsidRDefault="005440A3" w:rsidP="0070627E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IMPCauSubmeterDeclaracao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4278FD24" w14:textId="77777777" w:rsidR="005440A3" w:rsidRPr="004C29D8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6942166" w14:textId="77777777" w:rsidR="005440A3" w:rsidRPr="004C29D8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IMPCauSubmeterDeclaracao</w:t>
      </w:r>
      <w:proofErr w:type="spellEnd"/>
      <w:proofErr w:type="gramEnd"/>
      <w:r>
        <w:rPr>
          <w:rFonts w:asciiTheme="minorHAnsi" w:hAnsiTheme="minorHAnsi" w:cs="Arial"/>
        </w:rPr>
        <w:t>&gt;</w:t>
      </w:r>
    </w:p>
    <w:p w14:paraId="6BD21F4B" w14:textId="77777777" w:rsidR="005440A3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processaPedidoInput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>
        <w:rPr>
          <w:rFonts w:asciiTheme="minorHAnsi" w:hAnsiTheme="minorHAnsi" w:cs="Arial"/>
          <w:b/>
        </w:rPr>
        <w:t>CC415A</w:t>
      </w:r>
      <w:r w:rsidRPr="004C29D8">
        <w:rPr>
          <w:rFonts w:asciiTheme="minorHAnsi" w:hAnsiTheme="minorHAnsi" w:cs="Arial"/>
          <w:b/>
        </w:rPr>
        <w:t xml:space="preserve"> em base64</w:t>
      </w:r>
      <w:r w:rsidRPr="004C29D8">
        <w:rPr>
          <w:rFonts w:asciiTheme="minorHAnsi" w:hAnsiTheme="minorHAnsi" w:cs="Arial"/>
        </w:rPr>
        <w:t>&lt;/mensagem&gt;</w:t>
      </w:r>
    </w:p>
    <w:p w14:paraId="770766E5" w14:textId="76BD2890" w:rsidR="005440A3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>&lt;</w:t>
      </w:r>
      <w:proofErr w:type="spellStart"/>
      <w:r w:rsidRPr="00B0451E">
        <w:rPr>
          <w:rFonts w:asciiTheme="minorHAnsi" w:hAnsiTheme="minorHAnsi" w:cs="Arial"/>
        </w:rPr>
        <w:t>listaDocumentos</w:t>
      </w:r>
      <w:proofErr w:type="spellEnd"/>
      <w:r w:rsidRPr="001C7620">
        <w:rPr>
          <w:rFonts w:asciiTheme="minorHAnsi" w:hAnsiTheme="minorHAnsi" w:cs="Arial"/>
        </w:rPr>
        <w:t>&gt;</w:t>
      </w:r>
    </w:p>
    <w:p w14:paraId="77EA12D3" w14:textId="7D6E88F0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&lt;documento&gt;</w:t>
      </w:r>
    </w:p>
    <w:p w14:paraId="69E11DC3" w14:textId="06098B13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  <w:r w:rsidRPr="007A1B59"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G3DSD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7C3FBE71" w14:textId="70B05407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  <w:r w:rsidRPr="001C7620">
        <w:rPr>
          <w:rFonts w:asciiTheme="minorHAnsi" w:hAnsiTheme="minorHAnsi" w:cs="Arial"/>
          <w:b/>
          <w:bCs/>
        </w:rPr>
        <w:t>Documento em base64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51CA1240" w14:textId="26BCC79E" w:rsid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&lt;/documento&gt;</w:t>
      </w:r>
      <w:r w:rsidRPr="007A1B59">
        <w:rPr>
          <w:rFonts w:asciiTheme="minorHAnsi" w:hAnsiTheme="minorHAnsi" w:cs="Arial"/>
        </w:rPr>
        <w:cr/>
      </w:r>
    </w:p>
    <w:p w14:paraId="25C2F209" w14:textId="76FC0CA1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&lt;documento&gt;</w:t>
      </w:r>
    </w:p>
    <w:p w14:paraId="42CC1A7C" w14:textId="67C59941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  <w:r w:rsidRPr="007A1B59">
        <w:rPr>
          <w:rFonts w:asciiTheme="minorHAnsi" w:hAnsiTheme="minorHAnsi" w:cs="Arial"/>
          <w:b/>
          <w:bCs/>
        </w:rPr>
        <w:t xml:space="preserve"> </w:t>
      </w:r>
      <w:r w:rsidRPr="00270CEF">
        <w:rPr>
          <w:rFonts w:asciiTheme="minorHAnsi" w:hAnsiTheme="minorHAnsi" w:cs="Arial"/>
          <w:b/>
          <w:bCs/>
        </w:rPr>
        <w:t>G1CFA</w:t>
      </w:r>
      <w:r w:rsidRPr="007A1B59">
        <w:rPr>
          <w:rFonts w:asciiTheme="minorHAnsi" w:hAnsiTheme="minorHAnsi" w:cs="Arial"/>
        </w:rPr>
        <w:t xml:space="preserve"> &lt;/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2B20F15F" w14:textId="77777777" w:rsidR="007A1B59" w:rsidRPr="007A1B59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  <w:r w:rsidRPr="001C7620">
        <w:rPr>
          <w:rFonts w:asciiTheme="minorHAnsi" w:hAnsiTheme="minorHAnsi" w:cs="Arial"/>
          <w:b/>
          <w:bCs/>
        </w:rPr>
        <w:t>Documento em base64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02A57AEE" w14:textId="6ABEC5B9" w:rsidR="005440A3" w:rsidRPr="001C7620" w:rsidRDefault="007A1B59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&lt;/documento&gt;</w:t>
      </w:r>
    </w:p>
    <w:p w14:paraId="21699D35" w14:textId="77777777" w:rsidR="005440A3" w:rsidRPr="004C29D8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1C7620"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>&lt;/</w:t>
      </w:r>
      <w:proofErr w:type="spellStart"/>
      <w:r w:rsidRPr="00B0451E">
        <w:rPr>
          <w:rFonts w:asciiTheme="minorHAnsi" w:hAnsiTheme="minorHAnsi" w:cs="Arial"/>
        </w:rPr>
        <w:t>listaDocumentos</w:t>
      </w:r>
      <w:proofErr w:type="spellEnd"/>
      <w:r w:rsidRPr="001C7620">
        <w:rPr>
          <w:rFonts w:asciiTheme="minorHAnsi" w:hAnsiTheme="minorHAnsi" w:cs="Arial"/>
        </w:rPr>
        <w:t>&gt;</w:t>
      </w:r>
    </w:p>
    <w:p w14:paraId="6BC0BC31" w14:textId="77777777" w:rsidR="005440A3" w:rsidRPr="004C29D8" w:rsidRDefault="005440A3" w:rsidP="009376D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r w:rsidRPr="00F4771A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processaPedidoInput</w:t>
      </w:r>
      <w:proofErr w:type="spellEnd"/>
      <w:r w:rsidRPr="004C29D8">
        <w:rPr>
          <w:rFonts w:asciiTheme="minorHAnsi" w:hAnsiTheme="minorHAnsi" w:cs="Arial"/>
        </w:rPr>
        <w:t xml:space="preserve"> &gt;</w:t>
      </w:r>
    </w:p>
    <w:p w14:paraId="6BBD2CFA" w14:textId="2D13184D" w:rsidR="009376D3" w:rsidRDefault="005440A3" w:rsidP="007A1B5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IMPCauSubmeterDeclaracao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C73D934" w14:textId="77777777" w:rsidR="0072149C" w:rsidRDefault="0072149C" w:rsidP="00D03614"/>
    <w:p w14:paraId="575998AB" w14:textId="6499D456" w:rsidR="00D03614" w:rsidRDefault="00D03614" w:rsidP="00D03614">
      <w:r w:rsidRPr="004C29D8">
        <w:t>A este pedido o sistema responde da seguinte forma:</w:t>
      </w:r>
    </w:p>
    <w:p w14:paraId="3FC549AA" w14:textId="77777777" w:rsidR="0072149C" w:rsidRPr="004C29D8" w:rsidRDefault="0072149C" w:rsidP="00D03614"/>
    <w:p w14:paraId="53D3F7F5" w14:textId="77777777" w:rsidR="00D03614" w:rsidRPr="000E6FF1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0E6FF1">
        <w:rPr>
          <w:rFonts w:asciiTheme="minorHAnsi" w:hAnsiTheme="minorHAnsi" w:cs="Arial"/>
        </w:rPr>
        <w:t>&lt;</w:t>
      </w:r>
      <w:proofErr w:type="spellStart"/>
      <w:proofErr w:type="gramStart"/>
      <w:r w:rsidRPr="000E6FF1">
        <w:rPr>
          <w:rFonts w:asciiTheme="minorHAnsi" w:hAnsiTheme="minorHAnsi" w:cs="Arial"/>
        </w:rPr>
        <w:t>env:Body</w:t>
      </w:r>
      <w:proofErr w:type="spellEnd"/>
      <w:proofErr w:type="gramEnd"/>
      <w:r w:rsidRPr="000E6FF1">
        <w:rPr>
          <w:rFonts w:asciiTheme="minorHAnsi" w:hAnsiTheme="minorHAnsi" w:cs="Arial"/>
        </w:rPr>
        <w:t>&gt;</w:t>
      </w:r>
    </w:p>
    <w:p w14:paraId="05DC4C85" w14:textId="7D610AF5" w:rsidR="00D03614" w:rsidRPr="000E6FF1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0E6FF1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0E6FF1">
        <w:rPr>
          <w:rFonts w:asciiTheme="minorHAnsi" w:hAnsiTheme="minorHAnsi" w:cs="Arial"/>
        </w:rPr>
        <w:t>m:IMPCauSubmeterDeclaracao</w:t>
      </w:r>
      <w:r w:rsidR="001E6E48">
        <w:rPr>
          <w:rFonts w:asciiTheme="minorHAnsi" w:hAnsiTheme="minorHAnsi" w:cs="Arial"/>
        </w:rPr>
        <w:t>Response</w:t>
      </w:r>
      <w:proofErr w:type="spellEnd"/>
      <w:proofErr w:type="gramEnd"/>
      <w:r w:rsidRPr="000E6FF1">
        <w:rPr>
          <w:rFonts w:asciiTheme="minorHAnsi" w:hAnsiTheme="minorHAnsi" w:cs="Arial"/>
        </w:rPr>
        <w:t>&gt;</w:t>
      </w:r>
    </w:p>
    <w:p w14:paraId="6F704DF9" w14:textId="77777777" w:rsidR="00D03614" w:rsidRPr="000E6FF1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0E6FF1">
        <w:rPr>
          <w:rFonts w:asciiTheme="minorHAnsi" w:hAnsiTheme="minorHAnsi" w:cs="Arial"/>
        </w:rPr>
        <w:tab/>
      </w:r>
      <w:r w:rsidRPr="000E6FF1">
        <w:rPr>
          <w:rFonts w:asciiTheme="minorHAnsi" w:hAnsiTheme="minorHAnsi" w:cs="Arial"/>
        </w:rPr>
        <w:tab/>
        <w:t>&lt;</w:t>
      </w:r>
      <w:proofErr w:type="spellStart"/>
      <w:r w:rsidRPr="000E6FF1">
        <w:rPr>
          <w:rFonts w:asciiTheme="minorHAnsi" w:hAnsiTheme="minorHAnsi" w:cs="Arial"/>
        </w:rPr>
        <w:t>return</w:t>
      </w:r>
      <w:proofErr w:type="spellEnd"/>
      <w:r w:rsidRPr="000E6FF1">
        <w:rPr>
          <w:rFonts w:asciiTheme="minorHAnsi" w:hAnsiTheme="minorHAnsi" w:cs="Arial"/>
        </w:rPr>
        <w:t>&gt;</w:t>
      </w:r>
    </w:p>
    <w:p w14:paraId="426C4A7C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0E6FF1">
        <w:rPr>
          <w:rFonts w:asciiTheme="minorHAnsi" w:hAnsiTheme="minorHAnsi" w:cs="Arial"/>
        </w:rPr>
        <w:tab/>
        <w:t xml:space="preserve">         </w:t>
      </w:r>
      <w:r w:rsidRPr="000E6FF1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F7248CB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E5F741A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EF5F9E9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D815236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53BB10C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E03BB27" w14:textId="0F187CC1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IMPCauSubmeterDeclaracao</w:t>
      </w:r>
      <w:r w:rsidR="00165E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02F9DEF" w14:textId="77777777" w:rsidR="00D03614" w:rsidRPr="004C29D8" w:rsidRDefault="00D03614" w:rsidP="00D03614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DCAC0B3" w14:textId="77777777" w:rsidR="00D03614" w:rsidRDefault="00D03614" w:rsidP="00D03614">
      <w:pPr>
        <w:pStyle w:val="Cabealho"/>
        <w:tabs>
          <w:tab w:val="left" w:pos="426"/>
          <w:tab w:val="left" w:pos="851"/>
          <w:tab w:val="left" w:pos="1418"/>
          <w:tab w:val="left" w:pos="1843"/>
        </w:tabs>
        <w:spacing w:line="360" w:lineRule="auto"/>
      </w:pPr>
    </w:p>
    <w:p w14:paraId="33F87426" w14:textId="77777777" w:rsidR="006D0EFE" w:rsidRDefault="006D0EFE" w:rsidP="00D03614">
      <w:pPr>
        <w:pStyle w:val="Cabealho"/>
        <w:tabs>
          <w:tab w:val="left" w:pos="426"/>
          <w:tab w:val="left" w:pos="851"/>
          <w:tab w:val="left" w:pos="1418"/>
          <w:tab w:val="left" w:pos="1843"/>
        </w:tabs>
        <w:spacing w:line="360" w:lineRule="auto"/>
      </w:pPr>
    </w:p>
    <w:p w14:paraId="308786DB" w14:textId="77777777" w:rsidR="006D0EFE" w:rsidRPr="004C29D8" w:rsidRDefault="006D0EFE" w:rsidP="00D03614">
      <w:pPr>
        <w:pStyle w:val="Cabealho"/>
        <w:tabs>
          <w:tab w:val="left" w:pos="426"/>
          <w:tab w:val="left" w:pos="851"/>
          <w:tab w:val="left" w:pos="1418"/>
          <w:tab w:val="left" w:pos="1843"/>
        </w:tabs>
        <w:spacing w:line="360" w:lineRule="auto"/>
      </w:pPr>
    </w:p>
    <w:p w14:paraId="4AAFC09E" w14:textId="77777777" w:rsidR="00FE4D72" w:rsidRPr="004C29D8" w:rsidRDefault="00FE4D72" w:rsidP="00FE4D72">
      <w:pPr>
        <w:pStyle w:val="Ttulo2"/>
      </w:pPr>
      <w:bookmarkStart w:id="30" w:name="_Toc126137662"/>
      <w:bookmarkStart w:id="31" w:name="_Toc233187258"/>
      <w:r>
        <w:lastRenderedPageBreak/>
        <w:t xml:space="preserve">Serviço </w:t>
      </w:r>
      <w:proofErr w:type="spellStart"/>
      <w:r>
        <w:t>IMPCauNotificarApresentacaoMercadorias</w:t>
      </w:r>
      <w:bookmarkEnd w:id="30"/>
      <w:bookmarkEnd w:id="31"/>
      <w:proofErr w:type="spellEnd"/>
    </w:p>
    <w:p w14:paraId="537D5BFE" w14:textId="77777777" w:rsidR="00FE4D72" w:rsidRPr="004C29D8" w:rsidRDefault="00FE4D72" w:rsidP="00FE4D72"/>
    <w:p w14:paraId="0A7D187C" w14:textId="45BB1DD8" w:rsidR="00FE4D72" w:rsidRPr="004C29D8" w:rsidRDefault="00FE4D72" w:rsidP="00FE4D72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977"/>
        <w:gridCol w:w="1134"/>
        <w:gridCol w:w="1134"/>
        <w:gridCol w:w="992"/>
        <w:gridCol w:w="2978"/>
      </w:tblGrid>
      <w:tr w:rsidR="00FE4D72" w:rsidRPr="004C29D8" w14:paraId="27A9AFC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7C210FF4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134" w:type="dxa"/>
          </w:tcPr>
          <w:p w14:paraId="1B6E0BB7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67C4198F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691577FC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77A8F41B" w14:textId="77777777" w:rsidR="00FE4D72" w:rsidRPr="004C29D8" w:rsidRDefault="00FE4D72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FE4D72" w:rsidRPr="004C29D8" w14:paraId="4EB868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33C99527" w14:textId="77777777" w:rsidR="00FE4D72" w:rsidRPr="004C29D8" w:rsidRDefault="00FE4D72">
            <w:pPr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processaMensagemInput</w:t>
            </w:r>
            <w:proofErr w:type="spellEnd"/>
          </w:p>
        </w:tc>
        <w:tc>
          <w:tcPr>
            <w:tcW w:w="1134" w:type="dxa"/>
          </w:tcPr>
          <w:p w14:paraId="576BB88E" w14:textId="77777777" w:rsidR="00FE4D72" w:rsidRPr="004C29D8" w:rsidRDefault="00FE4D72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5A94130D" w14:textId="77777777" w:rsidR="00FE4D72" w:rsidRPr="004C29D8" w:rsidRDefault="00FE4D72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7DABB009" w14:textId="77777777" w:rsidR="00FE4D72" w:rsidRPr="004C29D8" w:rsidRDefault="00FE4D72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3E8D5310" w14:textId="77777777" w:rsidR="00FE4D72" w:rsidRPr="004C29D8" w:rsidRDefault="00FE4D72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FE4D72" w:rsidRPr="004C29D8" w14:paraId="359EC1CB" w14:textId="77777777">
        <w:trPr>
          <w:jc w:val="center"/>
        </w:trPr>
        <w:tc>
          <w:tcPr>
            <w:tcW w:w="2977" w:type="dxa"/>
          </w:tcPr>
          <w:p w14:paraId="138063C2" w14:textId="77777777" w:rsidR="00FE4D72" w:rsidRPr="004C29D8" w:rsidRDefault="00FE4D72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mensagem</w:t>
            </w:r>
          </w:p>
        </w:tc>
        <w:tc>
          <w:tcPr>
            <w:tcW w:w="1134" w:type="dxa"/>
          </w:tcPr>
          <w:p w14:paraId="3F7FB6CF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gram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byte[</w:t>
            </w:r>
            <w:proofErr w:type="gramEnd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]</w:t>
            </w:r>
          </w:p>
        </w:tc>
        <w:tc>
          <w:tcPr>
            <w:tcW w:w="1134" w:type="dxa"/>
          </w:tcPr>
          <w:p w14:paraId="2194F8EB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</w:tcPr>
          <w:p w14:paraId="6B1E216A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7DF4DBBC" w14:textId="77777777" w:rsidR="00FE4D72" w:rsidRPr="004C29D8" w:rsidRDefault="00FE4D72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Mensagem </w:t>
            </w:r>
            <w:r w:rsidRPr="00636B96">
              <w:rPr>
                <w:rFonts w:cs="Arial"/>
                <w:color w:val="000000"/>
                <w:sz w:val="18"/>
                <w:szCs w:val="18"/>
              </w:rPr>
              <w:t>CC432A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em base64.</w:t>
            </w:r>
          </w:p>
        </w:tc>
      </w:tr>
    </w:tbl>
    <w:p w14:paraId="267D6463" w14:textId="77777777" w:rsidR="00FE4D72" w:rsidRPr="004C29D8" w:rsidRDefault="00FE4D72" w:rsidP="00FE4D72">
      <w:pPr>
        <w:rPr>
          <w:rFonts w:cs="Arial"/>
          <w:b/>
          <w:u w:val="single"/>
        </w:rPr>
      </w:pPr>
    </w:p>
    <w:p w14:paraId="246EDD66" w14:textId="13857C55" w:rsidR="00FE4D72" w:rsidRPr="004C29D8" w:rsidRDefault="00FE4D72" w:rsidP="00FE4D72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38"/>
      </w:tblGrid>
      <w:tr w:rsidR="00FE4D72" w:rsidRPr="004C29D8" w14:paraId="26F2BFC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4C305604" w14:textId="77777777" w:rsidR="00FE4D72" w:rsidRPr="004C29D8" w:rsidRDefault="00FE4D72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7560A7A0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180B8C9B" w14:textId="77777777" w:rsidR="00FE4D72" w:rsidRPr="004C29D8" w:rsidRDefault="00FE4D72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0E1DC3F1" w14:textId="77777777" w:rsidR="00FE4D72" w:rsidRPr="004C29D8" w:rsidRDefault="00FE4D72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FE4D72" w:rsidRPr="004C29D8" w14:paraId="41C980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49B41D38" w14:textId="77777777" w:rsidR="00FE4D72" w:rsidRPr="004C29D8" w:rsidRDefault="00FE4D72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1DD1C4B6" w14:textId="77777777" w:rsidR="00FE4D72" w:rsidRPr="004C29D8" w:rsidRDefault="00FE4D72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13744C04" w14:textId="77777777" w:rsidR="00FE4D72" w:rsidRPr="004C29D8" w:rsidRDefault="00FE4D72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F94FD62" w14:textId="77777777" w:rsidR="00FE4D72" w:rsidRPr="004C29D8" w:rsidRDefault="00FE4D72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FE4D72" w:rsidRPr="004C29D8" w14:paraId="02070005" w14:textId="77777777">
        <w:trPr>
          <w:jc w:val="center"/>
        </w:trPr>
        <w:tc>
          <w:tcPr>
            <w:tcW w:w="2977" w:type="dxa"/>
          </w:tcPr>
          <w:p w14:paraId="6A6011F7" w14:textId="77777777" w:rsidR="00FE4D72" w:rsidRPr="004C29D8" w:rsidRDefault="00FE4D72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029E1F7B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72A50A2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D640B00" w14:textId="77777777" w:rsidR="00FE4D72" w:rsidRPr="004C29D8" w:rsidRDefault="00FE4D72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FE4D72" w:rsidRPr="004C29D8" w14:paraId="2726DA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61988247" w14:textId="77777777" w:rsidR="00FE4D72" w:rsidRPr="004C29D8" w:rsidRDefault="00FE4D72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32CABC0E" w14:textId="77777777" w:rsidR="00FE4D72" w:rsidRPr="004C29D8" w:rsidRDefault="00FE4D72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69D42E6" w14:textId="77777777" w:rsidR="00FE4D72" w:rsidRPr="004C29D8" w:rsidRDefault="00FE4D72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A1C34E9" w14:textId="77777777" w:rsidR="00FE4D72" w:rsidRPr="004C29D8" w:rsidRDefault="00FE4D72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FE4D72" w:rsidRPr="004C29D8" w14:paraId="0E41F583" w14:textId="77777777">
        <w:trPr>
          <w:jc w:val="center"/>
        </w:trPr>
        <w:tc>
          <w:tcPr>
            <w:tcW w:w="2977" w:type="dxa"/>
          </w:tcPr>
          <w:p w14:paraId="188C3921" w14:textId="77777777" w:rsidR="00FE4D72" w:rsidRPr="004C29D8" w:rsidRDefault="00FE4D72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56785F7C" w14:textId="77777777" w:rsidR="00FE4D72" w:rsidRPr="004C29D8" w:rsidRDefault="00FE4D72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2F3F03C" w14:textId="77777777" w:rsidR="00FE4D72" w:rsidRPr="004C29D8" w:rsidRDefault="00FE4D72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435425FB" w14:textId="77777777" w:rsidR="00FE4D72" w:rsidRPr="004C29D8" w:rsidRDefault="00FE4D72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1C6D510C" w14:textId="68F6FAAA" w:rsidR="005440A3" w:rsidRDefault="005440A3" w:rsidP="005440A3"/>
    <w:p w14:paraId="65FB2AB1" w14:textId="77777777" w:rsidR="001A3502" w:rsidRDefault="001A3502" w:rsidP="005440A3"/>
    <w:p w14:paraId="69E688B6" w14:textId="77777777" w:rsidR="001A3502" w:rsidRPr="004C29D8" w:rsidRDefault="001A3502" w:rsidP="001A3502">
      <w:pPr>
        <w:pStyle w:val="Ttulo3"/>
      </w:pPr>
      <w:bookmarkStart w:id="32" w:name="_Toc126137663"/>
      <w:bookmarkStart w:id="33" w:name="_Toc233187259"/>
      <w:r>
        <w:t xml:space="preserve">Exemplo de </w:t>
      </w:r>
      <w:proofErr w:type="spellStart"/>
      <w:proofErr w:type="gramStart"/>
      <w:r>
        <w:t>SOAP:Body</w:t>
      </w:r>
      <w:bookmarkEnd w:id="32"/>
      <w:bookmarkEnd w:id="33"/>
      <w:proofErr w:type="spellEnd"/>
      <w:proofErr w:type="gramEnd"/>
    </w:p>
    <w:p w14:paraId="6B27DC4A" w14:textId="77777777" w:rsidR="00A32451" w:rsidRDefault="00A32451" w:rsidP="001A3502">
      <w:pPr>
        <w:pStyle w:val="Cabealho"/>
        <w:spacing w:line="360" w:lineRule="auto"/>
        <w:jc w:val="both"/>
        <w:rPr>
          <w:rFonts w:cs="Arial"/>
        </w:rPr>
      </w:pPr>
    </w:p>
    <w:p w14:paraId="403A377C" w14:textId="1074C7F6" w:rsidR="001A3502" w:rsidRPr="004C29D8" w:rsidRDefault="001A3502" w:rsidP="001A3502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IMPCauNotificarApresentacaoMercadorias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146F5968" w14:textId="7777777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EC59797" w14:textId="1EE2CC2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IMPCauNotificarApresentacaoMercadorias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D554728" w14:textId="7777777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 w:rsidRPr="00636B96">
        <w:rPr>
          <w:rFonts w:asciiTheme="minorHAnsi" w:hAnsiTheme="minorHAnsi" w:cs="Arial"/>
          <w:b/>
        </w:rPr>
        <w:t>CC432A</w:t>
      </w:r>
      <w:r w:rsidRPr="004C29D8">
        <w:rPr>
          <w:rFonts w:asciiTheme="minorHAnsi" w:hAnsiTheme="minorHAnsi" w:cs="Arial"/>
          <w:b/>
        </w:rPr>
        <w:t xml:space="preserve"> em base64</w:t>
      </w:r>
      <w:r w:rsidRPr="004C29D8">
        <w:rPr>
          <w:rFonts w:asciiTheme="minorHAnsi" w:hAnsiTheme="minorHAnsi" w:cs="Arial"/>
        </w:rPr>
        <w:t>&lt;/mensagem&gt;</w:t>
      </w:r>
    </w:p>
    <w:p w14:paraId="5B97B86C" w14:textId="7777777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68B00D7" w14:textId="7777777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IMPCauNotificarApresentacaoMercadorias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DAC30BD" w14:textId="77777777" w:rsidR="001A3502" w:rsidRPr="004C29D8" w:rsidRDefault="001A3502" w:rsidP="001A3502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15B16DD" w14:textId="77777777" w:rsidR="006D0EFE" w:rsidRDefault="006D0EFE" w:rsidP="00F74EB0">
      <w:pPr>
        <w:jc w:val="both"/>
      </w:pPr>
    </w:p>
    <w:p w14:paraId="700C0D44" w14:textId="17BE7A00" w:rsidR="00BD6C5D" w:rsidRPr="004C29D8" w:rsidRDefault="00BD6C5D" w:rsidP="00F74EB0">
      <w:pPr>
        <w:jc w:val="both"/>
      </w:pPr>
      <w:r w:rsidRPr="004C29D8">
        <w:t>A este pedido o sistema responde da seguinte forma:</w:t>
      </w:r>
    </w:p>
    <w:p w14:paraId="1965CE2F" w14:textId="77777777" w:rsidR="00BD6C5D" w:rsidRPr="004C29D8" w:rsidRDefault="00BD6C5D" w:rsidP="00BD6C5D"/>
    <w:p w14:paraId="71A3AAE0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EDF505B" w14:textId="4450E21A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IMPCauNotificarApresentacaoMercadorias</w:t>
      </w:r>
      <w:r w:rsidR="00165E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81A8C00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D79A6C7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F0004C5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EC3E9A9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CE7C80A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2F22B0E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F6AA900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9E25AF0" w14:textId="4C97D296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IMPCauNotificarApresentacaoMercadorias</w:t>
      </w:r>
      <w:r w:rsidR="00165E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BC77F6E" w14:textId="77777777" w:rsidR="00BD6C5D" w:rsidRPr="004C29D8" w:rsidRDefault="00BD6C5D" w:rsidP="00BD6C5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E6F82C5" w14:textId="70A3F995" w:rsidR="00253AA8" w:rsidRDefault="00253AA8" w:rsidP="00F70A39">
      <w:pPr>
        <w:pStyle w:val="Cabealho"/>
        <w:rPr>
          <w:rFonts w:cs="Arial"/>
          <w:b/>
          <w:bCs/>
        </w:rPr>
      </w:pPr>
    </w:p>
    <w:p w14:paraId="6791BCB3" w14:textId="77777777" w:rsidR="006D0EFE" w:rsidRDefault="006D0EFE" w:rsidP="00F70A39">
      <w:pPr>
        <w:pStyle w:val="Cabealho"/>
        <w:rPr>
          <w:rFonts w:cs="Arial"/>
          <w:b/>
          <w:bCs/>
        </w:rPr>
      </w:pPr>
    </w:p>
    <w:p w14:paraId="1EA79BE4" w14:textId="77777777" w:rsidR="002674DA" w:rsidRPr="004C29D8" w:rsidRDefault="002674DA" w:rsidP="002674DA">
      <w:pPr>
        <w:pStyle w:val="Ttulo2"/>
      </w:pPr>
      <w:bookmarkStart w:id="34" w:name="_Toc126137664"/>
      <w:bookmarkStart w:id="35" w:name="_Toc233187260"/>
      <w:r>
        <w:t xml:space="preserve">Serviço </w:t>
      </w:r>
      <w:proofErr w:type="spellStart"/>
      <w:r>
        <w:t>IMPCauAlterarDeclaracao</w:t>
      </w:r>
      <w:bookmarkEnd w:id="34"/>
      <w:bookmarkEnd w:id="35"/>
      <w:proofErr w:type="spellEnd"/>
    </w:p>
    <w:p w14:paraId="1F143998" w14:textId="77777777" w:rsidR="002674DA" w:rsidRPr="004C29D8" w:rsidRDefault="002674DA" w:rsidP="002674DA"/>
    <w:p w14:paraId="1A6C8B30" w14:textId="5D238005" w:rsidR="002674DA" w:rsidRDefault="002674DA" w:rsidP="002674DA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2674DA" w:rsidRPr="00A01B38" w14:paraId="2A25FCF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51246F60" w14:textId="77777777" w:rsidR="002674DA" w:rsidRPr="00A01B3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Parâmetros</w:t>
            </w:r>
            <w:proofErr w:type="spellEnd"/>
            <w:r w:rsidRPr="00A01B38">
              <w:rPr>
                <w:rFonts w:cs="Arial"/>
                <w:color w:val="365F91"/>
                <w:sz w:val="18"/>
                <w:szCs w:val="16"/>
              </w:rPr>
              <w:t xml:space="preserve"> de entrada</w:t>
            </w:r>
          </w:p>
        </w:tc>
        <w:tc>
          <w:tcPr>
            <w:tcW w:w="1559" w:type="dxa"/>
          </w:tcPr>
          <w:p w14:paraId="7DD1A5E4" w14:textId="77777777" w:rsidR="002674DA" w:rsidRPr="00A01B3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r w:rsidRPr="00A01B38">
              <w:rPr>
                <w:rFonts w:cs="Arial"/>
                <w:color w:val="365F91"/>
                <w:sz w:val="18"/>
                <w:szCs w:val="16"/>
              </w:rPr>
              <w:t>Tipo de dados</w:t>
            </w:r>
          </w:p>
        </w:tc>
        <w:tc>
          <w:tcPr>
            <w:tcW w:w="1134" w:type="dxa"/>
          </w:tcPr>
          <w:p w14:paraId="6ED60ADF" w14:textId="77777777" w:rsidR="002674DA" w:rsidRPr="00A01B3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Tamanho</w:t>
            </w:r>
            <w:proofErr w:type="spellEnd"/>
          </w:p>
        </w:tc>
        <w:tc>
          <w:tcPr>
            <w:tcW w:w="992" w:type="dxa"/>
          </w:tcPr>
          <w:p w14:paraId="246BEE58" w14:textId="77777777" w:rsidR="002674DA" w:rsidRPr="00A01B3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r w:rsidRPr="00A01B38">
              <w:rPr>
                <w:rFonts w:cs="Arial"/>
                <w:color w:val="365F91"/>
                <w:sz w:val="18"/>
                <w:szCs w:val="16"/>
              </w:rPr>
              <w:t>Mín/</w:t>
            </w: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Máx</w:t>
            </w:r>
            <w:proofErr w:type="spellEnd"/>
          </w:p>
        </w:tc>
        <w:tc>
          <w:tcPr>
            <w:tcW w:w="2978" w:type="dxa"/>
          </w:tcPr>
          <w:p w14:paraId="5BA37E02" w14:textId="77777777" w:rsidR="002674DA" w:rsidRPr="00A01B38" w:rsidRDefault="002674DA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</w:rPr>
            </w:pPr>
            <w:proofErr w:type="spellStart"/>
            <w:r w:rsidRPr="00A01B38">
              <w:rPr>
                <w:rFonts w:cs="Arial"/>
                <w:color w:val="365F91"/>
                <w:sz w:val="18"/>
                <w:szCs w:val="16"/>
              </w:rPr>
              <w:t>Descrição</w:t>
            </w:r>
            <w:proofErr w:type="spellEnd"/>
          </w:p>
        </w:tc>
      </w:tr>
      <w:tr w:rsidR="002674DA" w:rsidRPr="00A01B38" w14:paraId="57D254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0E66CC07" w14:textId="77777777" w:rsidR="002674DA" w:rsidRPr="00DD6EA7" w:rsidRDefault="002674DA">
            <w:pPr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processaPedido</w:t>
            </w:r>
            <w:r w:rsidRPr="00BE62FB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Input</w:t>
            </w:r>
            <w:proofErr w:type="spellEnd"/>
          </w:p>
        </w:tc>
        <w:tc>
          <w:tcPr>
            <w:tcW w:w="1559" w:type="dxa"/>
          </w:tcPr>
          <w:p w14:paraId="18ADEDC8" w14:textId="77777777" w:rsidR="002674DA" w:rsidRPr="00DD6EA7" w:rsidRDefault="002674DA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proofErr w:type="spellStart"/>
            <w:r w:rsidRPr="00DD6EA7">
              <w:rPr>
                <w:rFonts w:cs="Arial"/>
                <w:b/>
                <w:bCs/>
                <w:sz w:val="18"/>
                <w:szCs w:val="16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6387BED6" w14:textId="77777777" w:rsidR="002674DA" w:rsidRPr="00A01B38" w:rsidRDefault="002674DA">
            <w:pPr>
              <w:jc w:val="center"/>
              <w:rPr>
                <w:rFonts w:cs="Arial"/>
                <w:color w:val="365F91"/>
                <w:sz w:val="18"/>
                <w:szCs w:val="16"/>
              </w:rPr>
            </w:pPr>
          </w:p>
        </w:tc>
        <w:tc>
          <w:tcPr>
            <w:tcW w:w="992" w:type="dxa"/>
          </w:tcPr>
          <w:p w14:paraId="69B105E2" w14:textId="77777777" w:rsidR="002674DA" w:rsidRPr="00DD6EA7" w:rsidRDefault="002674DA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</w:rPr>
            </w:pPr>
            <w:r w:rsidRPr="00DD6EA7">
              <w:rPr>
                <w:rFonts w:cs="Arial"/>
                <w:b/>
                <w:bCs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473BAFC1" w14:textId="77777777" w:rsidR="002674DA" w:rsidRPr="00110174" w:rsidRDefault="002674DA">
            <w:pPr>
              <w:rPr>
                <w:rFonts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6"/>
              </w:rPr>
              <w:t>Objeto</w:t>
            </w:r>
            <w:proofErr w:type="spellEnd"/>
            <w:r>
              <w:rPr>
                <w:rFonts w:cs="Arial"/>
                <w:b/>
                <w:bCs/>
                <w:sz w:val="18"/>
                <w:szCs w:val="16"/>
              </w:rPr>
              <w:t xml:space="preserve"> de input.</w:t>
            </w:r>
          </w:p>
        </w:tc>
      </w:tr>
      <w:tr w:rsidR="002674DA" w:rsidRPr="00A01B38" w14:paraId="044CAE59" w14:textId="77777777">
        <w:trPr>
          <w:jc w:val="center"/>
        </w:trPr>
        <w:tc>
          <w:tcPr>
            <w:tcW w:w="2552" w:type="dxa"/>
          </w:tcPr>
          <w:p w14:paraId="3AF64276" w14:textId="77777777" w:rsidR="002674DA" w:rsidRPr="0095270C" w:rsidRDefault="002674DA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mensagem</w:t>
            </w:r>
            <w:proofErr w:type="spellEnd"/>
          </w:p>
        </w:tc>
        <w:tc>
          <w:tcPr>
            <w:tcW w:w="1559" w:type="dxa"/>
          </w:tcPr>
          <w:p w14:paraId="14607958" w14:textId="77777777" w:rsidR="002674DA" w:rsidRPr="0095270C" w:rsidRDefault="002674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byte[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541BDB97" w14:textId="77777777" w:rsidR="002674DA" w:rsidRPr="0095270C" w:rsidRDefault="002674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C419A7" w14:textId="77777777" w:rsidR="002674DA" w:rsidRPr="0095270C" w:rsidRDefault="002674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5270C"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3D1907CA" w14:textId="77777777" w:rsidR="002674DA" w:rsidRPr="0095270C" w:rsidRDefault="002674DA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Mensagem CC413A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em base64.</w:t>
            </w:r>
          </w:p>
        </w:tc>
      </w:tr>
      <w:tr w:rsidR="00926EE3" w:rsidRPr="00A01B38" w14:paraId="2EB60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0CC93745" w14:textId="77D2F84A" w:rsidR="00926EE3" w:rsidRPr="000A2481" w:rsidRDefault="00926EE3" w:rsidP="00926EE3">
            <w:pPr>
              <w:rPr>
                <w:rFonts w:cs="Arial"/>
                <w:color w:val="000000"/>
                <w:sz w:val="18"/>
                <w:szCs w:val="18"/>
              </w:rPr>
            </w:pPr>
            <w:r w:rsidRPr="000A2481">
              <w:rPr>
                <w:rFonts w:cs="Arial"/>
                <w:color w:val="000000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listaD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ocumento</w:t>
            </w:r>
            <w:r>
              <w:rPr>
                <w:rFonts w:cs="Arial"/>
                <w:color w:val="000000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1559" w:type="dxa"/>
          </w:tcPr>
          <w:p w14:paraId="1E5A089E" w14:textId="601A5D3A" w:rsidR="00926EE3" w:rsidRPr="000A2481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A2481">
              <w:rPr>
                <w:rFonts w:cs="Arial"/>
                <w:color w:val="000000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7F0951DD" w14:textId="77777777" w:rsidR="00926EE3" w:rsidRPr="000A2481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967B88" w14:textId="7392DB09" w:rsidR="00926EE3" w:rsidRPr="000A2481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..</w:t>
            </w: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8" w:type="dxa"/>
          </w:tcPr>
          <w:p w14:paraId="5F0DC7C7" w14:textId="4EB6536C" w:rsidR="00926EE3" w:rsidRPr="004900DC" w:rsidRDefault="00926EE3" w:rsidP="00926EE3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900DC">
              <w:rPr>
                <w:rFonts w:cs="Arial"/>
                <w:color w:val="000000"/>
                <w:sz w:val="18"/>
                <w:szCs w:val="18"/>
                <w:lang w:val="pt-PT"/>
              </w:rPr>
              <w:t>Lista de documentos a enviar</w:t>
            </w:r>
            <w:r w:rsidR="004900DC">
              <w:rPr>
                <w:rFonts w:cs="Arial"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926EE3" w:rsidRPr="00A01B38" w14:paraId="4CC0C5A7" w14:textId="77777777">
        <w:trPr>
          <w:jc w:val="center"/>
        </w:trPr>
        <w:tc>
          <w:tcPr>
            <w:tcW w:w="2552" w:type="dxa"/>
          </w:tcPr>
          <w:p w14:paraId="3CC212F8" w14:textId="20E81A31" w:rsidR="00926EE3" w:rsidRPr="000A2481" w:rsidRDefault="00926EE3" w:rsidP="00926EE3">
            <w:pPr>
              <w:rPr>
                <w:rFonts w:cs="Arial"/>
                <w:color w:val="000000"/>
                <w:sz w:val="18"/>
                <w:szCs w:val="18"/>
              </w:rPr>
            </w:pPr>
            <w:r w:rsidRPr="00926EE3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documento</w:t>
            </w:r>
            <w:proofErr w:type="spellEnd"/>
          </w:p>
        </w:tc>
        <w:tc>
          <w:tcPr>
            <w:tcW w:w="1559" w:type="dxa"/>
          </w:tcPr>
          <w:p w14:paraId="7C5E8709" w14:textId="03418406" w:rsidR="00926EE3" w:rsidRPr="000A2481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0A2481">
              <w:rPr>
                <w:rFonts w:cs="Arial"/>
                <w:color w:val="000000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516F6765" w14:textId="77777777" w:rsidR="00926EE3" w:rsidRPr="000A2481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DE62BC" w14:textId="037292D4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Pr="000A2481">
              <w:rPr>
                <w:rFonts w:cs="Arial"/>
                <w:color w:val="000000"/>
                <w:sz w:val="18"/>
                <w:szCs w:val="18"/>
              </w:rPr>
              <w:t>..</w:t>
            </w:r>
            <w:r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978" w:type="dxa"/>
          </w:tcPr>
          <w:p w14:paraId="237EA65B" w14:textId="77777777" w:rsidR="00926EE3" w:rsidRPr="000A2481" w:rsidRDefault="00926EE3" w:rsidP="00926EE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6EE3" w:rsidRPr="00A01B38" w14:paraId="47B31C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172CB5A3" w14:textId="4EAD6F3B" w:rsidR="00926EE3" w:rsidRDefault="00926EE3" w:rsidP="00926EE3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r w:rsidRPr="00D411B4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codigo</w:t>
            </w:r>
            <w:proofErr w:type="spellEnd"/>
          </w:p>
        </w:tc>
        <w:tc>
          <w:tcPr>
            <w:tcW w:w="1559" w:type="dxa"/>
          </w:tcPr>
          <w:p w14:paraId="2940E98F" w14:textId="4AD9B48F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134" w:type="dxa"/>
          </w:tcPr>
          <w:p w14:paraId="3A4CE765" w14:textId="5ACF9577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3355DC5E" w14:textId="3BB359A5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7FF3D158" w14:textId="736C3B99" w:rsidR="00926EE3" w:rsidRPr="00837202" w:rsidRDefault="00926EE3" w:rsidP="00926EE3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900DC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Código do </w:t>
            </w:r>
            <w:r w:rsidR="004900DC" w:rsidRPr="004900DC">
              <w:rPr>
                <w:rFonts w:cs="Arial"/>
                <w:color w:val="000000"/>
                <w:sz w:val="18"/>
                <w:szCs w:val="18"/>
                <w:lang w:val="pt-PT"/>
              </w:rPr>
              <w:t>documento.</w:t>
            </w:r>
          </w:p>
        </w:tc>
      </w:tr>
      <w:tr w:rsidR="00926EE3" w:rsidRPr="00A01B38" w14:paraId="7AA26114" w14:textId="77777777">
        <w:trPr>
          <w:jc w:val="center"/>
        </w:trPr>
        <w:tc>
          <w:tcPr>
            <w:tcW w:w="2552" w:type="dxa"/>
          </w:tcPr>
          <w:p w14:paraId="3D6A530B" w14:textId="211FD39A" w:rsidR="00926EE3" w:rsidRDefault="00926EE3" w:rsidP="00926EE3">
            <w:pPr>
              <w:ind w:left="179"/>
              <w:rPr>
                <w:rFonts w:cs="Arial"/>
                <w:color w:val="000000"/>
                <w:sz w:val="18"/>
                <w:szCs w:val="18"/>
              </w:rPr>
            </w:pPr>
            <w:r w:rsidRPr="00D411B4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 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conteudoFicheiro</w:t>
            </w:r>
            <w:proofErr w:type="spellEnd"/>
          </w:p>
        </w:tc>
        <w:tc>
          <w:tcPr>
            <w:tcW w:w="1559" w:type="dxa"/>
          </w:tcPr>
          <w:p w14:paraId="3300B2C0" w14:textId="352D6E1D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byte[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3CD63CDA" w14:textId="77777777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E94D84" w14:textId="58D6117F" w:rsidR="00926EE3" w:rsidRDefault="00926EE3" w:rsidP="00926E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6E4F7E04" w14:textId="2D0C44A1" w:rsidR="00926EE3" w:rsidRPr="00642956" w:rsidRDefault="00926EE3" w:rsidP="00926EE3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Documento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em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base64.</w:t>
            </w:r>
          </w:p>
        </w:tc>
      </w:tr>
    </w:tbl>
    <w:p w14:paraId="42733653" w14:textId="77777777" w:rsidR="002674DA" w:rsidRPr="004C29D8" w:rsidRDefault="002674DA" w:rsidP="002674DA">
      <w:pPr>
        <w:rPr>
          <w:rFonts w:cs="Arial"/>
          <w:b/>
          <w:u w:val="single"/>
        </w:rPr>
      </w:pPr>
    </w:p>
    <w:p w14:paraId="0067E336" w14:textId="2F91D72A" w:rsidR="002674DA" w:rsidRPr="004C29D8" w:rsidRDefault="002674DA" w:rsidP="002674DA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38"/>
      </w:tblGrid>
      <w:tr w:rsidR="002674DA" w:rsidRPr="004C29D8" w14:paraId="335E886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2C84489D" w14:textId="77777777" w:rsidR="002674DA" w:rsidRPr="004C29D8" w:rsidRDefault="002674DA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69E27923" w14:textId="77777777" w:rsidR="002674DA" w:rsidRPr="004C29D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304E3498" w14:textId="77777777" w:rsidR="002674DA" w:rsidRPr="004C29D8" w:rsidRDefault="002674DA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43446EE1" w14:textId="77777777" w:rsidR="002674DA" w:rsidRPr="004C29D8" w:rsidRDefault="002674DA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2674DA" w:rsidRPr="004C29D8" w14:paraId="2E6D08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4CA3A904" w14:textId="77777777" w:rsidR="002674DA" w:rsidRPr="004C29D8" w:rsidRDefault="002674DA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3D97D0E0" w14:textId="77777777" w:rsidR="002674DA" w:rsidRPr="004C29D8" w:rsidRDefault="002674DA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0434F3BA" w14:textId="77777777" w:rsidR="002674DA" w:rsidRPr="004C29D8" w:rsidRDefault="002674DA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E76CB95" w14:textId="77777777" w:rsidR="002674DA" w:rsidRPr="004C29D8" w:rsidRDefault="002674DA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2674DA" w:rsidRPr="004C29D8" w14:paraId="2AD2ECD9" w14:textId="77777777">
        <w:trPr>
          <w:jc w:val="center"/>
        </w:trPr>
        <w:tc>
          <w:tcPr>
            <w:tcW w:w="2977" w:type="dxa"/>
          </w:tcPr>
          <w:p w14:paraId="27FEC779" w14:textId="77777777" w:rsidR="002674DA" w:rsidRPr="004C29D8" w:rsidRDefault="002674DA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74374692" w14:textId="77777777" w:rsidR="002674DA" w:rsidRPr="004C29D8" w:rsidRDefault="002674DA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79B322C" w14:textId="77777777" w:rsidR="002674DA" w:rsidRPr="004C29D8" w:rsidRDefault="002674DA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7E08172" w14:textId="77777777" w:rsidR="002674DA" w:rsidRPr="004C29D8" w:rsidRDefault="002674DA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2674DA" w:rsidRPr="004C29D8" w14:paraId="2B7479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78D51306" w14:textId="77777777" w:rsidR="002674DA" w:rsidRPr="004C29D8" w:rsidRDefault="002674DA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2147D75A" w14:textId="77777777" w:rsidR="002674DA" w:rsidRPr="004C29D8" w:rsidRDefault="002674DA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C1D4912" w14:textId="77777777" w:rsidR="002674DA" w:rsidRPr="004C29D8" w:rsidRDefault="002674DA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A892C46" w14:textId="77777777" w:rsidR="002674DA" w:rsidRPr="004C29D8" w:rsidRDefault="002674DA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2674DA" w:rsidRPr="004C29D8" w14:paraId="5ED8C1E9" w14:textId="77777777">
        <w:trPr>
          <w:jc w:val="center"/>
        </w:trPr>
        <w:tc>
          <w:tcPr>
            <w:tcW w:w="2977" w:type="dxa"/>
          </w:tcPr>
          <w:p w14:paraId="2E654DC9" w14:textId="77777777" w:rsidR="002674DA" w:rsidRPr="004C29D8" w:rsidRDefault="002674DA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7F65D349" w14:textId="77777777" w:rsidR="002674DA" w:rsidRPr="004C29D8" w:rsidRDefault="002674DA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0678B5D" w14:textId="77777777" w:rsidR="002674DA" w:rsidRPr="004C29D8" w:rsidRDefault="002674DA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1F5A1B5F" w14:textId="77777777" w:rsidR="002674DA" w:rsidRPr="004C29D8" w:rsidRDefault="002674DA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5DAABE17" w14:textId="01016F0B" w:rsidR="002674DA" w:rsidRDefault="002674DA" w:rsidP="00F70A39">
      <w:pPr>
        <w:pStyle w:val="Cabealho"/>
        <w:rPr>
          <w:rFonts w:cs="Arial"/>
          <w:b/>
          <w:bCs/>
        </w:rPr>
      </w:pPr>
    </w:p>
    <w:p w14:paraId="01B659BF" w14:textId="77777777" w:rsidR="006D0EFE" w:rsidRDefault="006D0EFE" w:rsidP="00F70A39">
      <w:pPr>
        <w:pStyle w:val="Cabealho"/>
        <w:rPr>
          <w:rFonts w:cs="Arial"/>
          <w:b/>
          <w:bCs/>
        </w:rPr>
      </w:pPr>
    </w:p>
    <w:p w14:paraId="4643F315" w14:textId="2E423927" w:rsidR="00E22E95" w:rsidRPr="00117EE0" w:rsidRDefault="00E22E95" w:rsidP="00117EE0">
      <w:pPr>
        <w:pStyle w:val="Ttulo3"/>
      </w:pPr>
      <w:bookmarkStart w:id="36" w:name="_Toc126137665"/>
      <w:bookmarkStart w:id="37" w:name="_Toc233187261"/>
      <w:r>
        <w:t xml:space="preserve">Exemplo de </w:t>
      </w:r>
      <w:proofErr w:type="spellStart"/>
      <w:proofErr w:type="gramStart"/>
      <w:r>
        <w:t>SOAP:Body</w:t>
      </w:r>
      <w:bookmarkEnd w:id="36"/>
      <w:bookmarkEnd w:id="37"/>
      <w:proofErr w:type="spellEnd"/>
      <w:proofErr w:type="gramEnd"/>
      <w:r>
        <w:t xml:space="preserve"> </w:t>
      </w:r>
    </w:p>
    <w:p w14:paraId="0CA2CC11" w14:textId="77777777" w:rsidR="0079624D" w:rsidRDefault="0079624D" w:rsidP="00F74EB0">
      <w:pPr>
        <w:pStyle w:val="Cabealho"/>
        <w:spacing w:line="360" w:lineRule="auto"/>
        <w:jc w:val="both"/>
        <w:rPr>
          <w:rFonts w:cs="Arial"/>
        </w:rPr>
      </w:pPr>
    </w:p>
    <w:p w14:paraId="37D1456B" w14:textId="628B149E" w:rsidR="00117EE0" w:rsidRDefault="00E22E95" w:rsidP="00F74EB0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IMPCauAlterarDeclaracao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7AD5D525" w14:textId="5526F951" w:rsidR="00117EE0" w:rsidRDefault="00117EE0">
      <w:pPr>
        <w:rPr>
          <w:rFonts w:cs="Arial"/>
        </w:rPr>
      </w:pPr>
    </w:p>
    <w:p w14:paraId="7260FD13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DD9AEA0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 w:rsidRPr="00F81F5C">
        <w:rPr>
          <w:rFonts w:asciiTheme="minorHAnsi" w:hAnsiTheme="minorHAnsi" w:cs="Arial"/>
        </w:rPr>
        <w:t>IMPCauAlterarDeclaracao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30CF92D" w14:textId="77777777" w:rsidR="00E22E95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processaPedidoInput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>
        <w:rPr>
          <w:rFonts w:asciiTheme="minorHAnsi" w:hAnsiTheme="minorHAnsi" w:cs="Arial"/>
          <w:b/>
        </w:rPr>
        <w:t>CC415A</w:t>
      </w:r>
      <w:r w:rsidRPr="004C29D8">
        <w:rPr>
          <w:rFonts w:asciiTheme="minorHAnsi" w:hAnsiTheme="minorHAnsi" w:cs="Arial"/>
          <w:b/>
        </w:rPr>
        <w:t xml:space="preserve"> em base64</w:t>
      </w:r>
      <w:r w:rsidRPr="004C29D8">
        <w:rPr>
          <w:rFonts w:asciiTheme="minorHAnsi" w:hAnsiTheme="minorHAnsi" w:cs="Arial"/>
        </w:rPr>
        <w:t>&lt;/mensagem&gt;</w:t>
      </w:r>
    </w:p>
    <w:p w14:paraId="53C0375F" w14:textId="77777777" w:rsidR="00E22E95" w:rsidRDefault="00E22E95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>&lt;</w:t>
      </w:r>
      <w:proofErr w:type="spellStart"/>
      <w:r w:rsidRPr="00B0451E">
        <w:rPr>
          <w:rFonts w:asciiTheme="minorHAnsi" w:hAnsiTheme="minorHAnsi" w:cs="Arial"/>
        </w:rPr>
        <w:t>listaDocumentos</w:t>
      </w:r>
      <w:proofErr w:type="spellEnd"/>
      <w:r w:rsidRPr="001C7620">
        <w:rPr>
          <w:rFonts w:asciiTheme="minorHAnsi" w:hAnsiTheme="minorHAnsi" w:cs="Arial"/>
        </w:rPr>
        <w:t>&gt;</w:t>
      </w:r>
    </w:p>
    <w:p w14:paraId="615BABF6" w14:textId="77777777" w:rsidR="00926EE3" w:rsidRPr="007A1B59" w:rsidRDefault="00E22E95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926EE3" w:rsidRPr="007A1B59">
        <w:rPr>
          <w:rFonts w:asciiTheme="minorHAnsi" w:hAnsiTheme="minorHAnsi" w:cs="Arial"/>
        </w:rPr>
        <w:t>&lt;documento&gt;</w:t>
      </w:r>
    </w:p>
    <w:p w14:paraId="14E0DC5A" w14:textId="77777777" w:rsidR="00926EE3" w:rsidRPr="007A1B59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  <w:r w:rsidRPr="007A1B59"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G3DSD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11723653" w14:textId="77777777" w:rsidR="00926EE3" w:rsidRPr="007A1B59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  <w:r w:rsidRPr="001C7620">
        <w:rPr>
          <w:rFonts w:asciiTheme="minorHAnsi" w:hAnsiTheme="minorHAnsi" w:cs="Arial"/>
          <w:b/>
          <w:bCs/>
        </w:rPr>
        <w:t>Documento em base64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659AC885" w14:textId="77777777" w:rsidR="00926EE3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contextualSpacing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&lt;/documento&gt;</w:t>
      </w:r>
      <w:r w:rsidRPr="007A1B59">
        <w:rPr>
          <w:rFonts w:asciiTheme="minorHAnsi" w:hAnsiTheme="minorHAnsi" w:cs="Arial"/>
        </w:rPr>
        <w:cr/>
      </w:r>
    </w:p>
    <w:p w14:paraId="7E0B8342" w14:textId="77777777" w:rsidR="00926EE3" w:rsidRPr="007A1B59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&lt;documento&gt;</w:t>
      </w:r>
    </w:p>
    <w:p w14:paraId="1AB77F3A" w14:textId="58723F8A" w:rsidR="00926EE3" w:rsidRPr="007A1B59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  <w:r w:rsidRPr="007A1B59">
        <w:rPr>
          <w:rFonts w:asciiTheme="minorHAnsi" w:hAnsiTheme="minorHAnsi" w:cs="Arial"/>
          <w:b/>
          <w:bCs/>
        </w:rPr>
        <w:t xml:space="preserve"> </w:t>
      </w:r>
      <w:r w:rsidR="004900DC">
        <w:rPr>
          <w:rFonts w:asciiTheme="minorHAnsi" w:hAnsiTheme="minorHAnsi" w:cs="Arial"/>
          <w:b/>
          <w:bCs/>
        </w:rPr>
        <w:t>N380</w:t>
      </w:r>
      <w:r w:rsidRPr="007A1B59">
        <w:rPr>
          <w:rFonts w:asciiTheme="minorHAnsi" w:hAnsiTheme="minorHAnsi" w:cs="Arial"/>
        </w:rPr>
        <w:t xml:space="preserve"> &lt;/</w:t>
      </w:r>
      <w:proofErr w:type="spellStart"/>
      <w:r w:rsidRPr="007A1B59">
        <w:rPr>
          <w:rFonts w:asciiTheme="minorHAnsi" w:hAnsiTheme="minorHAnsi" w:cs="Arial"/>
        </w:rPr>
        <w:t>codigo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0C989E7A" w14:textId="77777777" w:rsidR="00926EE3" w:rsidRPr="007A1B59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 xml:space="preserve">      </w:t>
      </w:r>
      <w:r w:rsidRPr="007A1B59">
        <w:rPr>
          <w:rFonts w:asciiTheme="minorHAnsi" w:hAnsiTheme="minorHAnsi" w:cs="Arial"/>
        </w:rPr>
        <w:t>&lt;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  <w:r w:rsidRPr="001C7620">
        <w:rPr>
          <w:rFonts w:asciiTheme="minorHAnsi" w:hAnsiTheme="minorHAnsi" w:cs="Arial"/>
          <w:b/>
          <w:bCs/>
        </w:rPr>
        <w:t>Documento em base64</w:t>
      </w:r>
      <w:r w:rsidRPr="007A1B59">
        <w:rPr>
          <w:rFonts w:asciiTheme="minorHAnsi" w:hAnsiTheme="minorHAnsi" w:cs="Arial"/>
        </w:rPr>
        <w:t>&lt;/</w:t>
      </w:r>
      <w:proofErr w:type="spellStart"/>
      <w:r w:rsidRPr="007A1B59">
        <w:rPr>
          <w:rFonts w:asciiTheme="minorHAnsi" w:hAnsiTheme="minorHAnsi" w:cs="Arial"/>
        </w:rPr>
        <w:t>conteudoFicheiro</w:t>
      </w:r>
      <w:proofErr w:type="spellEnd"/>
      <w:r w:rsidRPr="007A1B59">
        <w:rPr>
          <w:rFonts w:asciiTheme="minorHAnsi" w:hAnsiTheme="minorHAnsi" w:cs="Arial"/>
        </w:rPr>
        <w:t>&gt;</w:t>
      </w:r>
    </w:p>
    <w:p w14:paraId="1DBFA80A" w14:textId="27A2B384" w:rsidR="00E22E95" w:rsidRPr="001C7620" w:rsidRDefault="00926EE3" w:rsidP="00926EE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007A1B59">
        <w:rPr>
          <w:rFonts w:asciiTheme="minorHAnsi" w:hAnsiTheme="minorHAnsi" w:cs="Arial"/>
        </w:rPr>
        <w:t xml:space="preserve">            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7A1B59">
        <w:rPr>
          <w:rFonts w:asciiTheme="minorHAnsi" w:hAnsiTheme="minorHAnsi" w:cs="Arial"/>
        </w:rPr>
        <w:t>&lt;/documento&gt;</w:t>
      </w:r>
    </w:p>
    <w:p w14:paraId="5C9E3D81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1C7620"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1C7620">
        <w:rPr>
          <w:rFonts w:asciiTheme="minorHAnsi" w:hAnsiTheme="minorHAnsi" w:cs="Arial"/>
        </w:rPr>
        <w:t>&lt;/</w:t>
      </w:r>
      <w:proofErr w:type="spellStart"/>
      <w:r w:rsidRPr="00B0451E">
        <w:rPr>
          <w:rFonts w:asciiTheme="minorHAnsi" w:hAnsiTheme="minorHAnsi" w:cs="Arial"/>
        </w:rPr>
        <w:t>listaDocumentos</w:t>
      </w:r>
      <w:proofErr w:type="spellEnd"/>
      <w:r w:rsidRPr="001C7620">
        <w:rPr>
          <w:rFonts w:asciiTheme="minorHAnsi" w:hAnsiTheme="minorHAnsi" w:cs="Arial"/>
        </w:rPr>
        <w:t>&gt;</w:t>
      </w:r>
    </w:p>
    <w:p w14:paraId="3DAA6EB5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r w:rsidRPr="00F4771A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processaPedidoInput</w:t>
      </w:r>
      <w:proofErr w:type="spellEnd"/>
      <w:r w:rsidRPr="004C29D8">
        <w:rPr>
          <w:rFonts w:asciiTheme="minorHAnsi" w:hAnsiTheme="minorHAnsi" w:cs="Arial"/>
        </w:rPr>
        <w:t xml:space="preserve"> &gt;</w:t>
      </w:r>
    </w:p>
    <w:p w14:paraId="4E65DE5C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lastRenderedPageBreak/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IMPCauAlterarDeclaracao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51049A3" w14:textId="77777777" w:rsidR="00E22E95" w:rsidRPr="004C29D8" w:rsidRDefault="00E22E95" w:rsidP="00E22E95"/>
    <w:p w14:paraId="4CE5C05D" w14:textId="77777777" w:rsidR="00E22E95" w:rsidRPr="004C29D8" w:rsidRDefault="00E22E95" w:rsidP="00E22E95">
      <w:r w:rsidRPr="004C29D8">
        <w:t>A este pedido o sistema responde da seguinte forma:</w:t>
      </w:r>
    </w:p>
    <w:p w14:paraId="25119AEF" w14:textId="77777777" w:rsidR="00E22E95" w:rsidRPr="004C29D8" w:rsidRDefault="00E22E95" w:rsidP="00E22E95"/>
    <w:p w14:paraId="2F7192ED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31E483E" w14:textId="5FB38BC6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IMPCauAlterarDeclaracao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BC64A91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127608F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EB03D85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A34DCA1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900C0A3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CEB173D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1E759E6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370A51F" w14:textId="3FCF0F74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IMPCauAlterarDeclaracao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37B6491" w14:textId="77777777" w:rsidR="00E22E95" w:rsidRPr="004C29D8" w:rsidRDefault="00E22E95" w:rsidP="00F74EB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C83305D" w14:textId="77777777" w:rsidR="006D0EFE" w:rsidRDefault="006D0EFE" w:rsidP="006D0EFE">
      <w:bookmarkStart w:id="38" w:name="_Toc126137666"/>
    </w:p>
    <w:p w14:paraId="37C7657B" w14:textId="77777777" w:rsidR="006D0EFE" w:rsidRDefault="006D0EFE" w:rsidP="006D0EFE"/>
    <w:p w14:paraId="4EBFAA71" w14:textId="1397AAE1" w:rsidR="009173FE" w:rsidRPr="004C29D8" w:rsidRDefault="009173FE" w:rsidP="009173FE">
      <w:pPr>
        <w:pStyle w:val="Ttulo2"/>
      </w:pPr>
      <w:bookmarkStart w:id="39" w:name="_Toc233187262"/>
      <w:r>
        <w:t xml:space="preserve">Serviço </w:t>
      </w:r>
      <w:proofErr w:type="spellStart"/>
      <w:r>
        <w:t>IMPCauAnularDeclaracao</w:t>
      </w:r>
      <w:bookmarkEnd w:id="38"/>
      <w:bookmarkEnd w:id="39"/>
      <w:proofErr w:type="spellEnd"/>
    </w:p>
    <w:p w14:paraId="29FA9B87" w14:textId="77777777" w:rsidR="009173FE" w:rsidRPr="004C29D8" w:rsidRDefault="009173FE" w:rsidP="009173FE"/>
    <w:p w14:paraId="7941C19D" w14:textId="7211C1C1" w:rsidR="009173FE" w:rsidRPr="004C29D8" w:rsidRDefault="009173FE" w:rsidP="009173FE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9173FE" w:rsidRPr="004C29D8" w14:paraId="4CE173A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6AAD9F11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59" w:type="dxa"/>
          </w:tcPr>
          <w:p w14:paraId="21BC32E8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4BF9BF0E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47234E95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308A8372" w14:textId="77777777" w:rsidR="009173FE" w:rsidRPr="004C29D8" w:rsidRDefault="009173FE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9173FE" w:rsidRPr="004C29D8" w14:paraId="6F6839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001F5D5D" w14:textId="77777777" w:rsidR="009173FE" w:rsidRPr="004C29D8" w:rsidRDefault="009173FE">
            <w:pPr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processaMensagemInput</w:t>
            </w:r>
            <w:proofErr w:type="spellEnd"/>
          </w:p>
        </w:tc>
        <w:tc>
          <w:tcPr>
            <w:tcW w:w="1559" w:type="dxa"/>
          </w:tcPr>
          <w:p w14:paraId="4E4D5E06" w14:textId="77777777" w:rsidR="009173FE" w:rsidRPr="004C29D8" w:rsidRDefault="009173FE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091CF097" w14:textId="77777777" w:rsidR="009173FE" w:rsidRPr="004C29D8" w:rsidRDefault="009173F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36467BA4" w14:textId="77777777" w:rsidR="009173FE" w:rsidRPr="004C29D8" w:rsidRDefault="009173FE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4902118D" w14:textId="77777777" w:rsidR="009173FE" w:rsidRPr="004C29D8" w:rsidRDefault="009173FE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9173FE" w:rsidRPr="004C29D8" w14:paraId="2F0D6944" w14:textId="77777777">
        <w:trPr>
          <w:jc w:val="center"/>
        </w:trPr>
        <w:tc>
          <w:tcPr>
            <w:tcW w:w="2552" w:type="dxa"/>
          </w:tcPr>
          <w:p w14:paraId="0C6AE1BE" w14:textId="77777777" w:rsidR="009173FE" w:rsidRPr="004C29D8" w:rsidRDefault="009173FE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mensagem</w:t>
            </w:r>
          </w:p>
        </w:tc>
        <w:tc>
          <w:tcPr>
            <w:tcW w:w="1559" w:type="dxa"/>
          </w:tcPr>
          <w:p w14:paraId="7B62F449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gram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byte[</w:t>
            </w:r>
            <w:proofErr w:type="gramEnd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]</w:t>
            </w:r>
          </w:p>
        </w:tc>
        <w:tc>
          <w:tcPr>
            <w:tcW w:w="1134" w:type="dxa"/>
          </w:tcPr>
          <w:p w14:paraId="1E42928D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</w:tcPr>
          <w:p w14:paraId="7AFCF2C7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54FAA80A" w14:textId="77777777" w:rsidR="009173FE" w:rsidRPr="004C29D8" w:rsidRDefault="009173F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Mensagem </w:t>
            </w:r>
            <w:r w:rsidRPr="00AE6F01">
              <w:rPr>
                <w:rFonts w:cs="Arial"/>
                <w:color w:val="000000"/>
                <w:sz w:val="18"/>
                <w:szCs w:val="18"/>
              </w:rPr>
              <w:t>CC414A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em base64.</w:t>
            </w:r>
          </w:p>
        </w:tc>
      </w:tr>
    </w:tbl>
    <w:p w14:paraId="308C232E" w14:textId="1D6A1266" w:rsidR="00514CCB" w:rsidRDefault="00514CCB" w:rsidP="009173FE">
      <w:pPr>
        <w:rPr>
          <w:rFonts w:cs="Arial"/>
          <w:b/>
          <w:u w:val="single"/>
        </w:rPr>
      </w:pPr>
    </w:p>
    <w:p w14:paraId="61700FDB" w14:textId="1F23CAAA" w:rsidR="009173FE" w:rsidRPr="004C29D8" w:rsidRDefault="009173FE" w:rsidP="009173FE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38"/>
      </w:tblGrid>
      <w:tr w:rsidR="009173FE" w:rsidRPr="004C29D8" w14:paraId="66C4D64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231D3C4C" w14:textId="77777777" w:rsidR="009173FE" w:rsidRPr="004C29D8" w:rsidRDefault="009173FE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339EED20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72FBC355" w14:textId="77777777" w:rsidR="009173FE" w:rsidRPr="004C29D8" w:rsidRDefault="009173F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3F81847F" w14:textId="77777777" w:rsidR="009173FE" w:rsidRPr="004C29D8" w:rsidRDefault="009173FE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9173FE" w:rsidRPr="004C29D8" w14:paraId="1A3EB1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285D28FA" w14:textId="77777777" w:rsidR="009173FE" w:rsidRPr="004C29D8" w:rsidRDefault="009173F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18F9C7BA" w14:textId="77777777" w:rsidR="009173FE" w:rsidRPr="004C29D8" w:rsidRDefault="009173F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416FFA4B" w14:textId="77777777" w:rsidR="009173FE" w:rsidRPr="004C29D8" w:rsidRDefault="009173FE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FE1F346" w14:textId="77777777" w:rsidR="009173FE" w:rsidRPr="004C29D8" w:rsidRDefault="009173F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9173FE" w:rsidRPr="004C29D8" w14:paraId="238742EC" w14:textId="77777777">
        <w:trPr>
          <w:jc w:val="center"/>
        </w:trPr>
        <w:tc>
          <w:tcPr>
            <w:tcW w:w="2977" w:type="dxa"/>
          </w:tcPr>
          <w:p w14:paraId="721C0E6D" w14:textId="77777777" w:rsidR="009173FE" w:rsidRPr="004C29D8" w:rsidRDefault="009173FE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39625459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C4AB1C7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2892D1CC" w14:textId="77777777" w:rsidR="009173FE" w:rsidRPr="004C29D8" w:rsidRDefault="009173F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9173FE" w:rsidRPr="004C29D8" w14:paraId="29B4EB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71F19F9" w14:textId="77777777" w:rsidR="009173FE" w:rsidRPr="004C29D8" w:rsidRDefault="009173FE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1F342ED0" w14:textId="77777777" w:rsidR="009173FE" w:rsidRPr="004C29D8" w:rsidRDefault="009173F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FF4B4BC" w14:textId="77777777" w:rsidR="009173FE" w:rsidRPr="004C29D8" w:rsidRDefault="009173F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59C65B99" w14:textId="77777777" w:rsidR="009173FE" w:rsidRPr="004C29D8" w:rsidRDefault="009173F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9173FE" w:rsidRPr="004C29D8" w14:paraId="68E537B2" w14:textId="77777777">
        <w:trPr>
          <w:jc w:val="center"/>
        </w:trPr>
        <w:tc>
          <w:tcPr>
            <w:tcW w:w="2977" w:type="dxa"/>
          </w:tcPr>
          <w:p w14:paraId="1CBA7A91" w14:textId="77777777" w:rsidR="009173FE" w:rsidRPr="004C29D8" w:rsidRDefault="009173F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38FCDEF3" w14:textId="77777777" w:rsidR="009173FE" w:rsidRPr="004C29D8" w:rsidRDefault="009173F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801D4B0" w14:textId="77777777" w:rsidR="009173FE" w:rsidRPr="004C29D8" w:rsidRDefault="009173F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5949378E" w14:textId="77777777" w:rsidR="009173FE" w:rsidRPr="004C29D8" w:rsidRDefault="009173F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2757957B" w14:textId="1EF2DB1F" w:rsidR="009173FE" w:rsidRDefault="009173FE" w:rsidP="009173FE">
      <w:bookmarkStart w:id="40" w:name="_Toc126137667"/>
    </w:p>
    <w:p w14:paraId="0F41A1E6" w14:textId="77777777" w:rsidR="006D0EFE" w:rsidRDefault="006D0EFE" w:rsidP="009173FE"/>
    <w:p w14:paraId="4A9292DA" w14:textId="77777777" w:rsidR="006D0EFE" w:rsidRDefault="006D0EFE" w:rsidP="009173FE"/>
    <w:p w14:paraId="1EA91503" w14:textId="77777777" w:rsidR="006D0EFE" w:rsidRDefault="006D0EFE" w:rsidP="009173FE"/>
    <w:p w14:paraId="79776FAC" w14:textId="77777777" w:rsidR="006D0EFE" w:rsidRDefault="006D0EFE" w:rsidP="009173FE"/>
    <w:p w14:paraId="42A29C99" w14:textId="77777777" w:rsidR="006D0EFE" w:rsidRDefault="006D0EFE" w:rsidP="009173FE"/>
    <w:p w14:paraId="65CCF2E6" w14:textId="77777777" w:rsidR="00B30A65" w:rsidRDefault="00B30A65" w:rsidP="009173FE"/>
    <w:p w14:paraId="7A25E7A7" w14:textId="5CE3C352" w:rsidR="009173FE" w:rsidRPr="009173FE" w:rsidRDefault="009173FE" w:rsidP="009173FE">
      <w:pPr>
        <w:pStyle w:val="Ttulo3"/>
      </w:pPr>
      <w:bookmarkStart w:id="41" w:name="_Toc233187263"/>
      <w:r>
        <w:lastRenderedPageBreak/>
        <w:t xml:space="preserve">Exemplo de </w:t>
      </w:r>
      <w:proofErr w:type="spellStart"/>
      <w:proofErr w:type="gramStart"/>
      <w:r>
        <w:t>SOAP:Body</w:t>
      </w:r>
      <w:bookmarkEnd w:id="40"/>
      <w:bookmarkEnd w:id="41"/>
      <w:proofErr w:type="spellEnd"/>
      <w:proofErr w:type="gramEnd"/>
      <w:r>
        <w:t xml:space="preserve"> </w:t>
      </w:r>
    </w:p>
    <w:p w14:paraId="5A0AA6E2" w14:textId="77777777" w:rsidR="0079624D" w:rsidRDefault="0079624D" w:rsidP="00514CCB">
      <w:pPr>
        <w:pStyle w:val="Cabealho"/>
        <w:keepNext/>
        <w:keepLines/>
        <w:spacing w:line="240" w:lineRule="auto"/>
        <w:jc w:val="both"/>
        <w:rPr>
          <w:rFonts w:cs="Arial"/>
        </w:rPr>
      </w:pPr>
    </w:p>
    <w:p w14:paraId="5AA29900" w14:textId="5072AAAE" w:rsidR="009173FE" w:rsidRPr="004C29D8" w:rsidRDefault="009173FE" w:rsidP="00514CCB">
      <w:pPr>
        <w:pStyle w:val="Cabealho"/>
        <w:keepNext/>
        <w:keepLines/>
        <w:spacing w:line="24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b/>
        </w:rPr>
        <w:t>IMPCauAnularDeclaracao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2AD473DC" w14:textId="77777777" w:rsidR="009173FE" w:rsidRPr="004C29D8" w:rsidRDefault="009173FE" w:rsidP="009173FE">
      <w:pPr>
        <w:pStyle w:val="Cabealho"/>
        <w:spacing w:line="240" w:lineRule="auto"/>
        <w:rPr>
          <w:rFonts w:cs="Arial"/>
        </w:rPr>
      </w:pPr>
    </w:p>
    <w:p w14:paraId="336D971D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E4B055C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IMPCauAnularDeclaracao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6F195B62" w14:textId="77777777" w:rsidR="009173FE" w:rsidRPr="004C29D8" w:rsidRDefault="009173FE" w:rsidP="00514CCB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 w:rsidRPr="00AE6F01">
        <w:rPr>
          <w:rFonts w:asciiTheme="minorHAnsi" w:hAnsiTheme="minorHAnsi" w:cs="Arial"/>
          <w:b/>
        </w:rPr>
        <w:t>CC414A</w:t>
      </w:r>
      <w:r w:rsidRPr="004C29D8">
        <w:rPr>
          <w:rFonts w:asciiTheme="minorHAnsi" w:hAnsiTheme="minorHAnsi" w:cs="Arial"/>
          <w:b/>
        </w:rPr>
        <w:t xml:space="preserve"> em base64</w:t>
      </w:r>
      <w:r w:rsidRPr="004C29D8">
        <w:rPr>
          <w:rFonts w:asciiTheme="minorHAnsi" w:hAnsiTheme="minorHAnsi" w:cs="Arial"/>
        </w:rPr>
        <w:t>&lt;/mensagem&gt;</w:t>
      </w:r>
    </w:p>
    <w:p w14:paraId="3AD3AAF3" w14:textId="77777777" w:rsidR="009173FE" w:rsidRPr="004C29D8" w:rsidRDefault="009173FE" w:rsidP="00514CCB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551F8ED" w14:textId="77777777" w:rsidR="009173FE" w:rsidRPr="004C29D8" w:rsidRDefault="009173FE" w:rsidP="00514CCB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IMPCauAnularDeclaracao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4C79556" w14:textId="77777777" w:rsidR="009173FE" w:rsidRPr="004C29D8" w:rsidRDefault="009173FE" w:rsidP="00514CCB">
      <w:pPr>
        <w:pStyle w:val="Cabealho"/>
        <w:spacing w:line="240" w:lineRule="auto"/>
        <w:rPr>
          <w:rFonts w:cs="Arial"/>
        </w:rPr>
      </w:pPr>
    </w:p>
    <w:p w14:paraId="47B8B3AC" w14:textId="77777777" w:rsidR="009173FE" w:rsidRPr="004C29D8" w:rsidRDefault="009173FE" w:rsidP="00514CCB">
      <w:pPr>
        <w:pStyle w:val="Cabealho"/>
        <w:spacing w:line="240" w:lineRule="auto"/>
        <w:jc w:val="both"/>
        <w:rPr>
          <w:rFonts w:cs="Arial"/>
        </w:rPr>
      </w:pPr>
      <w:r w:rsidRPr="004C29D8">
        <w:rPr>
          <w:rFonts w:cs="Arial"/>
        </w:rPr>
        <w:t>A este pedido o sistema responde da seguinte forma:</w:t>
      </w:r>
    </w:p>
    <w:p w14:paraId="13D1A681" w14:textId="77777777" w:rsidR="009173FE" w:rsidRPr="004C29D8" w:rsidRDefault="009173FE" w:rsidP="00514CCB">
      <w:pPr>
        <w:spacing w:line="240" w:lineRule="auto"/>
      </w:pPr>
    </w:p>
    <w:p w14:paraId="6CED4E3F" w14:textId="77777777" w:rsidR="009173FE" w:rsidRPr="004C29D8" w:rsidRDefault="009173FE" w:rsidP="00514CCB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66DFA73E" w14:textId="38EF3647" w:rsidR="009173FE" w:rsidRPr="004C29D8" w:rsidRDefault="009173FE" w:rsidP="00514CCB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IMPCauAnularDeclaracao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D1FE624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BCCCD24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AE6C4A8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2132E0F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4DAC4CC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7BCADAA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C5F076E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4ACFB67" w14:textId="11A46A5B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IMPCauAnularDeclaracao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B355C62" w14:textId="77777777" w:rsidR="009173FE" w:rsidRPr="004C29D8" w:rsidRDefault="009173FE" w:rsidP="009173F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302C883" w14:textId="77777777" w:rsidR="0079624D" w:rsidRDefault="0079624D" w:rsidP="0079624D">
      <w:bookmarkStart w:id="42" w:name="_Toc126137668"/>
    </w:p>
    <w:p w14:paraId="4DFDA5DE" w14:textId="77777777" w:rsidR="003A7D3E" w:rsidRDefault="003A7D3E" w:rsidP="0079624D"/>
    <w:p w14:paraId="02C25EBE" w14:textId="77777777" w:rsidR="003A7D3E" w:rsidRDefault="003A7D3E" w:rsidP="0079624D"/>
    <w:p w14:paraId="4A4F08A4" w14:textId="77777777" w:rsidR="003A7D3E" w:rsidRDefault="003A7D3E" w:rsidP="0079624D"/>
    <w:p w14:paraId="1AD4BC47" w14:textId="77777777" w:rsidR="003A7D3E" w:rsidRDefault="003A7D3E" w:rsidP="0079624D"/>
    <w:p w14:paraId="266188BF" w14:textId="77777777" w:rsidR="003A7D3E" w:rsidRDefault="003A7D3E" w:rsidP="0079624D"/>
    <w:p w14:paraId="630FCDEF" w14:textId="77777777" w:rsidR="003A7D3E" w:rsidRDefault="003A7D3E" w:rsidP="0079624D"/>
    <w:p w14:paraId="76D7046B" w14:textId="77777777" w:rsidR="003A7D3E" w:rsidRDefault="003A7D3E" w:rsidP="0079624D"/>
    <w:p w14:paraId="6A2A608E" w14:textId="77777777" w:rsidR="003A7D3E" w:rsidRDefault="003A7D3E" w:rsidP="0079624D"/>
    <w:p w14:paraId="195A410A" w14:textId="77777777" w:rsidR="003A7D3E" w:rsidRDefault="003A7D3E" w:rsidP="0079624D"/>
    <w:p w14:paraId="08D0D310" w14:textId="198DE123" w:rsidR="00B30A65" w:rsidRPr="0078751C" w:rsidRDefault="00B30A65" w:rsidP="00B30A65">
      <w:pPr>
        <w:pStyle w:val="Ttulo2"/>
      </w:pPr>
      <w:bookmarkStart w:id="43" w:name="_Toc233187264"/>
      <w:r>
        <w:lastRenderedPageBreak/>
        <w:t xml:space="preserve">Serviço </w:t>
      </w:r>
      <w:proofErr w:type="spellStart"/>
      <w:r>
        <w:t>IMPCauEntregarDocumentos</w:t>
      </w:r>
      <w:bookmarkEnd w:id="42"/>
      <w:bookmarkEnd w:id="43"/>
      <w:proofErr w:type="spellEnd"/>
    </w:p>
    <w:p w14:paraId="4E3DB426" w14:textId="77777777" w:rsidR="00B30A65" w:rsidRPr="004C29D8" w:rsidRDefault="00B30A65" w:rsidP="00B30A65"/>
    <w:p w14:paraId="7BEE26AF" w14:textId="156BA4A8" w:rsidR="00B30A65" w:rsidRPr="004C29D8" w:rsidRDefault="00B30A65" w:rsidP="00B30A65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B30A65" w:rsidRPr="004C29D8" w14:paraId="329DB6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7A4F0C32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59" w:type="dxa"/>
          </w:tcPr>
          <w:p w14:paraId="4593C77C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5158BA7C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53F70A1A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474B663B" w14:textId="77777777" w:rsidR="00B30A65" w:rsidRPr="004C29D8" w:rsidRDefault="00B30A65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B30A65" w:rsidRPr="004C29D8" w14:paraId="25AF44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677520F9" w14:textId="77777777" w:rsidR="00B30A65" w:rsidRPr="004C29D8" w:rsidRDefault="00B30A65">
            <w:pPr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processaMensagemInput</w:t>
            </w:r>
            <w:proofErr w:type="spellEnd"/>
          </w:p>
        </w:tc>
        <w:tc>
          <w:tcPr>
            <w:tcW w:w="1559" w:type="dxa"/>
          </w:tcPr>
          <w:p w14:paraId="137ED769" w14:textId="77777777" w:rsidR="00B30A65" w:rsidRPr="004C29D8" w:rsidRDefault="00B30A65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041AA0A7" w14:textId="77777777" w:rsidR="00B30A65" w:rsidRPr="004C29D8" w:rsidRDefault="00B30A65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0C91E16A" w14:textId="77777777" w:rsidR="00B30A65" w:rsidRPr="004C29D8" w:rsidRDefault="00B30A65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53816291" w14:textId="77777777" w:rsidR="00B30A65" w:rsidRPr="004C29D8" w:rsidRDefault="00B30A65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B30A65" w:rsidRPr="004C29D8" w14:paraId="72E44015" w14:textId="77777777">
        <w:trPr>
          <w:jc w:val="center"/>
        </w:trPr>
        <w:tc>
          <w:tcPr>
            <w:tcW w:w="2552" w:type="dxa"/>
          </w:tcPr>
          <w:p w14:paraId="4FDCC9FE" w14:textId="77777777" w:rsidR="00B30A65" w:rsidRPr="004C29D8" w:rsidRDefault="00B30A65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mensagem</w:t>
            </w:r>
          </w:p>
        </w:tc>
        <w:tc>
          <w:tcPr>
            <w:tcW w:w="1559" w:type="dxa"/>
          </w:tcPr>
          <w:p w14:paraId="643DE4B2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gram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byte[</w:t>
            </w:r>
            <w:proofErr w:type="gramEnd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]</w:t>
            </w:r>
          </w:p>
        </w:tc>
        <w:tc>
          <w:tcPr>
            <w:tcW w:w="1134" w:type="dxa"/>
          </w:tcPr>
          <w:p w14:paraId="357B6F2F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</w:tcPr>
          <w:p w14:paraId="5B6534D7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54A902FB" w14:textId="77777777" w:rsidR="00B30A65" w:rsidRPr="004C29D8" w:rsidRDefault="00B30A65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Mensagem </w:t>
            </w:r>
            <w:r w:rsidRPr="00AE6F01">
              <w:rPr>
                <w:rFonts w:cs="Arial"/>
                <w:color w:val="000000"/>
                <w:sz w:val="18"/>
                <w:szCs w:val="18"/>
              </w:rPr>
              <w:t>CC4</w:t>
            </w:r>
            <w:r>
              <w:rPr>
                <w:rFonts w:cs="Arial"/>
                <w:color w:val="000000"/>
                <w:sz w:val="18"/>
                <w:szCs w:val="18"/>
              </w:rPr>
              <w:t>46</w:t>
            </w:r>
            <w:r w:rsidRPr="00AE6F01">
              <w:rPr>
                <w:rFonts w:cs="Arial"/>
                <w:color w:val="000000"/>
                <w:sz w:val="18"/>
                <w:szCs w:val="18"/>
              </w:rPr>
              <w:t>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em base64.</w:t>
            </w:r>
          </w:p>
        </w:tc>
      </w:tr>
    </w:tbl>
    <w:p w14:paraId="397B4ADC" w14:textId="77777777" w:rsidR="00B30A65" w:rsidRPr="004C29D8" w:rsidRDefault="00B30A65" w:rsidP="00B30A65">
      <w:pPr>
        <w:rPr>
          <w:rFonts w:cs="Arial"/>
          <w:b/>
          <w:u w:val="single"/>
        </w:rPr>
      </w:pPr>
    </w:p>
    <w:p w14:paraId="12A941A8" w14:textId="085F2DE8" w:rsidR="00B30A65" w:rsidRPr="004C29D8" w:rsidRDefault="00B30A65" w:rsidP="00B30A65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38"/>
      </w:tblGrid>
      <w:tr w:rsidR="00B30A65" w:rsidRPr="004C29D8" w14:paraId="707D856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024897F6" w14:textId="77777777" w:rsidR="00B30A65" w:rsidRPr="004C29D8" w:rsidRDefault="00B30A65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35FA683F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627E1559" w14:textId="77777777" w:rsidR="00B30A65" w:rsidRPr="004C29D8" w:rsidRDefault="00B30A65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1A05EDB9" w14:textId="77777777" w:rsidR="00B30A65" w:rsidRPr="004C29D8" w:rsidRDefault="00B30A65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B30A65" w:rsidRPr="004C29D8" w14:paraId="60AED0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1A72DCC4" w14:textId="77777777" w:rsidR="00B30A65" w:rsidRPr="004C29D8" w:rsidRDefault="00B30A65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438C0EDD" w14:textId="77777777" w:rsidR="00B30A65" w:rsidRPr="004C29D8" w:rsidRDefault="00B30A65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6F230EF2" w14:textId="77777777" w:rsidR="00B30A65" w:rsidRPr="004C29D8" w:rsidRDefault="00B30A65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2F0151E0" w14:textId="77777777" w:rsidR="00B30A65" w:rsidRPr="004C29D8" w:rsidRDefault="00B30A65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B30A65" w:rsidRPr="004C29D8" w14:paraId="7B3EFE17" w14:textId="77777777">
        <w:trPr>
          <w:jc w:val="center"/>
        </w:trPr>
        <w:tc>
          <w:tcPr>
            <w:tcW w:w="2977" w:type="dxa"/>
          </w:tcPr>
          <w:p w14:paraId="2D8FD454" w14:textId="77777777" w:rsidR="00B30A65" w:rsidRPr="004C29D8" w:rsidRDefault="00B30A65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01D161C7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8A0B8CD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28DE8271" w14:textId="77777777" w:rsidR="00B30A65" w:rsidRPr="004C29D8" w:rsidRDefault="00B30A65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B30A65" w:rsidRPr="004C29D8" w14:paraId="04D0F8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3AA6BEC7" w14:textId="77777777" w:rsidR="00B30A65" w:rsidRPr="004C29D8" w:rsidRDefault="00B30A65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29F1AD0A" w14:textId="77777777" w:rsidR="00B30A65" w:rsidRPr="004C29D8" w:rsidRDefault="00B30A65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37881CD2" w14:textId="77777777" w:rsidR="00B30A65" w:rsidRPr="004C29D8" w:rsidRDefault="00B30A65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BC66300" w14:textId="77777777" w:rsidR="00B30A65" w:rsidRPr="004C29D8" w:rsidRDefault="00B30A65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B30A65" w:rsidRPr="004C29D8" w14:paraId="507D718E" w14:textId="77777777">
        <w:trPr>
          <w:jc w:val="center"/>
        </w:trPr>
        <w:tc>
          <w:tcPr>
            <w:tcW w:w="2977" w:type="dxa"/>
          </w:tcPr>
          <w:p w14:paraId="5FD9355D" w14:textId="77777777" w:rsidR="00B30A65" w:rsidRPr="004C29D8" w:rsidRDefault="00B30A65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2AE110D8" w14:textId="77777777" w:rsidR="00B30A65" w:rsidRPr="004C29D8" w:rsidRDefault="00B30A65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17500311" w14:textId="77777777" w:rsidR="00B30A65" w:rsidRPr="004C29D8" w:rsidRDefault="00B30A65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392596C" w14:textId="77777777" w:rsidR="00B30A65" w:rsidRPr="004C29D8" w:rsidRDefault="00B30A65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777A2F05" w14:textId="6F7B98C6" w:rsidR="00B30A65" w:rsidRDefault="00B30A65" w:rsidP="00B30A65"/>
    <w:p w14:paraId="73A0E40E" w14:textId="77777777" w:rsidR="00B30A65" w:rsidRDefault="00B30A65" w:rsidP="00B30A65"/>
    <w:p w14:paraId="256ADC3D" w14:textId="77777777" w:rsidR="00B30A65" w:rsidRPr="004C29D8" w:rsidRDefault="00B30A65" w:rsidP="00B30A65">
      <w:pPr>
        <w:pStyle w:val="Ttulo3"/>
      </w:pPr>
      <w:bookmarkStart w:id="44" w:name="_Toc126137669"/>
      <w:bookmarkStart w:id="45" w:name="_Toc233187265"/>
      <w:r>
        <w:t xml:space="preserve">Exemplo de </w:t>
      </w:r>
      <w:proofErr w:type="spellStart"/>
      <w:proofErr w:type="gramStart"/>
      <w:r>
        <w:t>SOAP:Body</w:t>
      </w:r>
      <w:bookmarkEnd w:id="44"/>
      <w:bookmarkEnd w:id="45"/>
      <w:proofErr w:type="spellEnd"/>
      <w:proofErr w:type="gramEnd"/>
      <w:r>
        <w:t xml:space="preserve"> </w:t>
      </w:r>
    </w:p>
    <w:p w14:paraId="0F8FC8BC" w14:textId="77777777" w:rsidR="00B30A65" w:rsidRPr="004C29D8" w:rsidRDefault="00B30A65" w:rsidP="00B30A65">
      <w:pPr>
        <w:pStyle w:val="Cabealho"/>
        <w:spacing w:line="360" w:lineRule="auto"/>
        <w:rPr>
          <w:rFonts w:cs="Arial"/>
        </w:rPr>
      </w:pPr>
    </w:p>
    <w:p w14:paraId="1A148D18" w14:textId="77777777" w:rsidR="00B30A65" w:rsidRPr="002D31A4" w:rsidRDefault="00B30A65" w:rsidP="00B30A65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  <w:bCs/>
        </w:rPr>
        <w:t>IMPCauEntregarDocumentos</w:t>
      </w:r>
      <w:proofErr w:type="spellEnd"/>
      <w:r w:rsidRPr="004C29D8">
        <w:rPr>
          <w:rFonts w:cs="Arial"/>
          <w:b/>
        </w:rPr>
        <w:t xml:space="preserve"> </w:t>
      </w:r>
      <w:r w:rsidRPr="004C29D8">
        <w:rPr>
          <w:rFonts w:cs="Arial"/>
        </w:rPr>
        <w:t xml:space="preserve">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21759F6C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871B393" w14:textId="19C67AED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&lt;net:</w:t>
      </w:r>
      <w:r w:rsidRPr="00CD4246">
        <w:t xml:space="preserve"> </w:t>
      </w:r>
      <w:proofErr w:type="spellStart"/>
      <w:r w:rsidRPr="00CD4246">
        <w:rPr>
          <w:rFonts w:asciiTheme="minorHAnsi" w:hAnsiTheme="minorHAnsi" w:cs="Arial"/>
        </w:rPr>
        <w:t>IMPCauEntregarDocumentos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D02D0DC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>
        <w:rPr>
          <w:rFonts w:asciiTheme="minorHAnsi" w:hAnsiTheme="minorHAnsi" w:cs="Arial"/>
          <w:b/>
        </w:rPr>
        <w:t xml:space="preserve">CC446A </w:t>
      </w:r>
      <w:r w:rsidRPr="004C29D8">
        <w:rPr>
          <w:rFonts w:asciiTheme="minorHAnsi" w:hAnsiTheme="minorHAnsi" w:cs="Arial"/>
          <w:b/>
        </w:rPr>
        <w:t>em base64</w:t>
      </w:r>
      <w:r w:rsidRPr="004C29D8">
        <w:rPr>
          <w:rFonts w:asciiTheme="minorHAnsi" w:hAnsiTheme="minorHAnsi" w:cs="Arial"/>
        </w:rPr>
        <w:t>&lt;/mensagem&gt;</w:t>
      </w:r>
    </w:p>
    <w:p w14:paraId="70138C8B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9039DD1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&lt;/net:</w:t>
      </w:r>
      <w:r w:rsidRPr="00CD4246">
        <w:t xml:space="preserve"> </w:t>
      </w:r>
      <w:proofErr w:type="spellStart"/>
      <w:r w:rsidRPr="00CD4246">
        <w:rPr>
          <w:rFonts w:asciiTheme="minorHAnsi" w:hAnsiTheme="minorHAnsi" w:cs="Arial"/>
        </w:rPr>
        <w:t>IMPCauEntregarDocumentos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A6E13D8" w14:textId="77777777" w:rsidR="00B30A65" w:rsidRPr="004C29D8" w:rsidRDefault="00B30A65" w:rsidP="00D90AB7">
      <w:pPr>
        <w:pStyle w:val="Cabealho"/>
        <w:tabs>
          <w:tab w:val="left" w:pos="426"/>
          <w:tab w:val="left" w:pos="851"/>
          <w:tab w:val="left" w:pos="1418"/>
          <w:tab w:val="left" w:pos="1843"/>
        </w:tabs>
        <w:spacing w:line="240" w:lineRule="auto"/>
      </w:pPr>
    </w:p>
    <w:p w14:paraId="2F9207D6" w14:textId="4203DC0A" w:rsidR="0079624D" w:rsidRPr="004C29D8" w:rsidRDefault="00B30A65" w:rsidP="00D90AB7">
      <w:pPr>
        <w:pStyle w:val="Cabealho"/>
        <w:spacing w:line="240" w:lineRule="auto"/>
        <w:rPr>
          <w:rFonts w:cs="Arial"/>
        </w:rPr>
      </w:pPr>
      <w:r w:rsidRPr="004C29D8">
        <w:rPr>
          <w:rFonts w:cs="Arial"/>
        </w:rPr>
        <w:t>Como resultado desta invocação será devolvido o seguinte:</w:t>
      </w:r>
    </w:p>
    <w:p w14:paraId="5D47E50D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A2AF9AB" w14:textId="77382D9C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&lt;m:</w:t>
      </w:r>
      <w:r w:rsidRPr="00CD4246">
        <w:t xml:space="preserve"> </w:t>
      </w:r>
      <w:proofErr w:type="spellStart"/>
      <w:r w:rsidRPr="00CD4246">
        <w:rPr>
          <w:rFonts w:asciiTheme="minorHAnsi" w:hAnsiTheme="minorHAnsi" w:cs="Arial"/>
        </w:rPr>
        <w:t>IMPCauEntregarDocumentos</w:t>
      </w:r>
      <w:r w:rsidR="0012733B">
        <w:rPr>
          <w:rFonts w:asciiTheme="minorHAnsi" w:hAnsiTheme="minorHAnsi" w:cs="Arial"/>
        </w:rPr>
        <w:t>Response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DB8D5B5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6EB709F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14C64DE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AC68212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C78DC2F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3A3C36D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C8D09F6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9C3E248" w14:textId="7D1AF42E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&lt;/m:</w:t>
      </w:r>
      <w:r w:rsidRPr="00CD4246">
        <w:t xml:space="preserve"> </w:t>
      </w:r>
      <w:proofErr w:type="spellStart"/>
      <w:r w:rsidRPr="00CD4246">
        <w:rPr>
          <w:rFonts w:asciiTheme="minorHAnsi" w:hAnsiTheme="minorHAnsi" w:cs="Arial"/>
        </w:rPr>
        <w:t>IMPCauEntregarDocumentos</w:t>
      </w:r>
      <w:r w:rsidR="0012733B">
        <w:rPr>
          <w:rFonts w:asciiTheme="minorHAnsi" w:hAnsiTheme="minorHAnsi" w:cs="Arial"/>
        </w:rPr>
        <w:t>Response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ACCBBAD" w14:textId="77777777" w:rsidR="00B30A65" w:rsidRPr="004C29D8" w:rsidRDefault="00B30A65" w:rsidP="00D90AB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20A456A" w14:textId="092EC271" w:rsidR="00D90AB7" w:rsidRPr="004C29D8" w:rsidRDefault="00D90AB7" w:rsidP="00D90AB7">
      <w:pPr>
        <w:pStyle w:val="Ttulo2"/>
      </w:pPr>
      <w:bookmarkStart w:id="46" w:name="_Toc126137670"/>
      <w:bookmarkStart w:id="47" w:name="_Toc233187266"/>
      <w:r>
        <w:lastRenderedPageBreak/>
        <w:t xml:space="preserve">Serviço </w:t>
      </w:r>
      <w:proofErr w:type="spellStart"/>
      <w:r>
        <w:t>IMPCauNotificarEIR</w:t>
      </w:r>
      <w:bookmarkEnd w:id="46"/>
      <w:bookmarkEnd w:id="47"/>
      <w:proofErr w:type="spellEnd"/>
    </w:p>
    <w:p w14:paraId="0F15D824" w14:textId="77777777" w:rsidR="00D90AB7" w:rsidRPr="004C29D8" w:rsidRDefault="00D90AB7" w:rsidP="00D90AB7"/>
    <w:p w14:paraId="4092ECE1" w14:textId="1BCA8C5B" w:rsidR="00D90AB7" w:rsidRPr="004C29D8" w:rsidRDefault="00D90AB7" w:rsidP="00D90AB7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977"/>
        <w:gridCol w:w="1134"/>
        <w:gridCol w:w="1134"/>
        <w:gridCol w:w="992"/>
        <w:gridCol w:w="2978"/>
      </w:tblGrid>
      <w:tr w:rsidR="00D90AB7" w:rsidRPr="004C29D8" w14:paraId="7A45F14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5F964D6D" w14:textId="77777777" w:rsidR="00D90AB7" w:rsidRPr="004C29D8" w:rsidRDefault="00D90AB7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134" w:type="dxa"/>
          </w:tcPr>
          <w:p w14:paraId="242538B3" w14:textId="77777777" w:rsidR="00D90AB7" w:rsidRPr="004C29D8" w:rsidRDefault="00D90AB7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42FCE64C" w14:textId="77777777" w:rsidR="00D90AB7" w:rsidRPr="004C29D8" w:rsidRDefault="00D90AB7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7B1BBF15" w14:textId="77777777" w:rsidR="00D90AB7" w:rsidRPr="004C29D8" w:rsidRDefault="00D90AB7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727E81C9" w14:textId="77777777" w:rsidR="00D90AB7" w:rsidRPr="004C29D8" w:rsidRDefault="00D90AB7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D90AB7" w:rsidRPr="004C29D8" w14:paraId="0C6594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68463B55" w14:textId="77777777" w:rsidR="00D90AB7" w:rsidRPr="004C29D8" w:rsidRDefault="00D90AB7">
            <w:pPr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processaMensagemInput</w:t>
            </w:r>
            <w:proofErr w:type="spellEnd"/>
          </w:p>
        </w:tc>
        <w:tc>
          <w:tcPr>
            <w:tcW w:w="1134" w:type="dxa"/>
          </w:tcPr>
          <w:p w14:paraId="695F2689" w14:textId="77777777" w:rsidR="00D90AB7" w:rsidRPr="004C29D8" w:rsidRDefault="00D90AB7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02563CE0" w14:textId="77777777" w:rsidR="00D90AB7" w:rsidRPr="004C29D8" w:rsidRDefault="00D90AB7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416A0E74" w14:textId="77777777" w:rsidR="00D90AB7" w:rsidRPr="004C29D8" w:rsidRDefault="00D90AB7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1CB95103" w14:textId="77777777" w:rsidR="00D90AB7" w:rsidRPr="004C29D8" w:rsidRDefault="00D90AB7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D90AB7" w:rsidRPr="004C29D8" w14:paraId="60070369" w14:textId="77777777">
        <w:trPr>
          <w:jc w:val="center"/>
        </w:trPr>
        <w:tc>
          <w:tcPr>
            <w:tcW w:w="2977" w:type="dxa"/>
          </w:tcPr>
          <w:p w14:paraId="300051AB" w14:textId="77777777" w:rsidR="00D90AB7" w:rsidRPr="004C29D8" w:rsidRDefault="00D90AB7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mensagem</w:t>
            </w:r>
          </w:p>
        </w:tc>
        <w:tc>
          <w:tcPr>
            <w:tcW w:w="1134" w:type="dxa"/>
          </w:tcPr>
          <w:p w14:paraId="1749D74E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gram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byte[</w:t>
            </w:r>
            <w:proofErr w:type="gramEnd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]</w:t>
            </w:r>
          </w:p>
        </w:tc>
        <w:tc>
          <w:tcPr>
            <w:tcW w:w="1134" w:type="dxa"/>
          </w:tcPr>
          <w:p w14:paraId="06D57812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</w:tcPr>
          <w:p w14:paraId="466C0EE0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3A837407" w14:textId="77777777" w:rsidR="00D90AB7" w:rsidRPr="004C29D8" w:rsidRDefault="00D90AB7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Mensagem </w:t>
            </w:r>
            <w:r w:rsidRPr="00636B96">
              <w:rPr>
                <w:rFonts w:cs="Arial"/>
                <w:color w:val="000000"/>
                <w:sz w:val="18"/>
                <w:szCs w:val="18"/>
              </w:rPr>
              <w:t>CC43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  <w:r w:rsidRPr="00636B96">
              <w:rPr>
                <w:rFonts w:cs="Arial"/>
                <w:color w:val="000000"/>
                <w:sz w:val="18"/>
                <w:szCs w:val="18"/>
              </w:rPr>
              <w:t>A</w:t>
            </w: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 xml:space="preserve"> em base64.</w:t>
            </w:r>
          </w:p>
        </w:tc>
      </w:tr>
    </w:tbl>
    <w:p w14:paraId="081ACF4E" w14:textId="77777777" w:rsidR="00D90AB7" w:rsidRPr="004C29D8" w:rsidRDefault="00D90AB7" w:rsidP="00D90AB7">
      <w:pPr>
        <w:rPr>
          <w:rFonts w:cs="Arial"/>
          <w:b/>
          <w:u w:val="single"/>
        </w:rPr>
      </w:pPr>
    </w:p>
    <w:p w14:paraId="2012F964" w14:textId="73654285" w:rsidR="00D90AB7" w:rsidRPr="004C29D8" w:rsidRDefault="00D90AB7" w:rsidP="00D90AB7">
      <w:pPr>
        <w:keepNext/>
        <w:keepLines/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1480"/>
        <w:gridCol w:w="927"/>
        <w:gridCol w:w="2490"/>
      </w:tblGrid>
      <w:tr w:rsidR="00D90AB7" w:rsidRPr="004C29D8" w14:paraId="68EA3D7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12F63B6F" w14:textId="77777777" w:rsidR="00D90AB7" w:rsidRPr="004C29D8" w:rsidRDefault="00D90AB7">
            <w:pPr>
              <w:keepNext/>
              <w:keepLines/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0B52DD74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color w:val="365F91"/>
                <w:sz w:val="18"/>
                <w:szCs w:val="16"/>
              </w:rPr>
            </w:pPr>
          </w:p>
        </w:tc>
        <w:tc>
          <w:tcPr>
            <w:tcW w:w="1480" w:type="dxa"/>
          </w:tcPr>
          <w:p w14:paraId="0506739A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927" w:type="dxa"/>
          </w:tcPr>
          <w:p w14:paraId="638D80DB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490" w:type="dxa"/>
          </w:tcPr>
          <w:p w14:paraId="46954E50" w14:textId="77777777" w:rsidR="00D90AB7" w:rsidRPr="004C29D8" w:rsidRDefault="00D90AB7">
            <w:pPr>
              <w:keepNext/>
              <w:keepLines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D90AB7" w:rsidRPr="004C29D8" w14:paraId="5EB29D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7D44AF01" w14:textId="77777777" w:rsidR="00D90AB7" w:rsidRPr="004C29D8" w:rsidRDefault="00D90AB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</w:tcPr>
          <w:p w14:paraId="4EFAC315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14:paraId="051AD114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927" w:type="dxa"/>
            <w:vAlign w:val="center"/>
          </w:tcPr>
          <w:p w14:paraId="70D39493" w14:textId="77777777" w:rsidR="00D90AB7" w:rsidRPr="004C29D8" w:rsidRDefault="00D90AB7">
            <w:pPr>
              <w:keepNext/>
              <w:keepLines/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490" w:type="dxa"/>
          </w:tcPr>
          <w:p w14:paraId="7FF7C0F6" w14:textId="77777777" w:rsidR="00D90AB7" w:rsidRPr="004C29D8" w:rsidRDefault="00D90AB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D90AB7" w:rsidRPr="004C29D8" w14:paraId="1261CE2E" w14:textId="77777777">
        <w:trPr>
          <w:jc w:val="center"/>
        </w:trPr>
        <w:tc>
          <w:tcPr>
            <w:tcW w:w="2977" w:type="dxa"/>
          </w:tcPr>
          <w:p w14:paraId="054DFC0C" w14:textId="77777777" w:rsidR="00D90AB7" w:rsidRPr="004C29D8" w:rsidRDefault="00D90AB7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1BCB1A99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</w:tcPr>
          <w:p w14:paraId="59C828F0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927" w:type="dxa"/>
          </w:tcPr>
          <w:p w14:paraId="6ED7525B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490" w:type="dxa"/>
          </w:tcPr>
          <w:p w14:paraId="557F5EB9" w14:textId="77777777" w:rsidR="00D90AB7" w:rsidRPr="004C29D8" w:rsidRDefault="00D90AB7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D90AB7" w:rsidRPr="004C29D8" w14:paraId="25CF85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4D2F6E90" w14:textId="77777777" w:rsidR="00D90AB7" w:rsidRPr="004C29D8" w:rsidRDefault="00D90AB7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2FB15877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</w:tcPr>
          <w:p w14:paraId="419B9204" w14:textId="77777777" w:rsidR="00D90AB7" w:rsidRPr="004C29D8" w:rsidRDefault="00D90AB7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927" w:type="dxa"/>
          </w:tcPr>
          <w:p w14:paraId="083D738E" w14:textId="77777777" w:rsidR="00D90AB7" w:rsidRPr="004C29D8" w:rsidRDefault="00D90AB7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490" w:type="dxa"/>
          </w:tcPr>
          <w:p w14:paraId="3886C8BB" w14:textId="77777777" w:rsidR="00D90AB7" w:rsidRPr="004C29D8" w:rsidRDefault="00D90AB7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D90AB7" w:rsidRPr="004C29D8" w14:paraId="435426E0" w14:textId="77777777">
        <w:trPr>
          <w:jc w:val="center"/>
        </w:trPr>
        <w:tc>
          <w:tcPr>
            <w:tcW w:w="2977" w:type="dxa"/>
          </w:tcPr>
          <w:p w14:paraId="25538BB5" w14:textId="77777777" w:rsidR="00D90AB7" w:rsidRPr="004C29D8" w:rsidRDefault="00D90AB7" w:rsidP="00C30A32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112367F6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</w:tcPr>
          <w:p w14:paraId="16580D9B" w14:textId="77777777" w:rsidR="00D90AB7" w:rsidRPr="004C29D8" w:rsidRDefault="00D90AB7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927" w:type="dxa"/>
          </w:tcPr>
          <w:p w14:paraId="4B0EA07D" w14:textId="77777777" w:rsidR="00D90AB7" w:rsidRPr="004C29D8" w:rsidRDefault="00D90AB7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490" w:type="dxa"/>
          </w:tcPr>
          <w:p w14:paraId="0B2FC98F" w14:textId="77777777" w:rsidR="00D90AB7" w:rsidRPr="004C29D8" w:rsidRDefault="00D90AB7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0E64347F" w14:textId="346DBCD7" w:rsidR="00D90AB7" w:rsidRDefault="00D90AB7" w:rsidP="00D90AB7"/>
    <w:p w14:paraId="70F248F6" w14:textId="77777777" w:rsidR="00F378F7" w:rsidRDefault="00F378F7" w:rsidP="00D90AB7"/>
    <w:p w14:paraId="353EACCD" w14:textId="77777777" w:rsidR="00D90AB7" w:rsidRPr="004C29D8" w:rsidRDefault="00D90AB7" w:rsidP="00D90AB7">
      <w:pPr>
        <w:pStyle w:val="Ttulo3"/>
      </w:pPr>
      <w:bookmarkStart w:id="48" w:name="_Toc126137671"/>
      <w:bookmarkStart w:id="49" w:name="_Toc233187267"/>
      <w:r>
        <w:t xml:space="preserve">Exemplo de </w:t>
      </w:r>
      <w:proofErr w:type="spellStart"/>
      <w:proofErr w:type="gramStart"/>
      <w:r>
        <w:t>SOAP:Body</w:t>
      </w:r>
      <w:bookmarkEnd w:id="48"/>
      <w:bookmarkEnd w:id="49"/>
      <w:proofErr w:type="spellEnd"/>
      <w:proofErr w:type="gramEnd"/>
    </w:p>
    <w:p w14:paraId="407804F2" w14:textId="77777777" w:rsidR="00D90AB7" w:rsidRPr="004C29D8" w:rsidRDefault="00D90AB7" w:rsidP="00D90AB7">
      <w:pPr>
        <w:pStyle w:val="Cabealho"/>
        <w:spacing w:line="360" w:lineRule="auto"/>
        <w:rPr>
          <w:rFonts w:cs="Arial"/>
        </w:rPr>
      </w:pPr>
    </w:p>
    <w:p w14:paraId="576294E6" w14:textId="77777777" w:rsidR="00D90AB7" w:rsidRPr="004C29D8" w:rsidRDefault="00D90AB7" w:rsidP="00E20FBD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 w:rsidRPr="00483CE7">
        <w:rPr>
          <w:rFonts w:cs="Arial"/>
          <w:b/>
        </w:rPr>
        <w:t>IMPCauNotificarEIR</w:t>
      </w:r>
      <w:proofErr w:type="spellEnd"/>
      <w:r w:rsidRPr="00483CE7">
        <w:rPr>
          <w:rFonts w:cs="Arial"/>
          <w:b/>
        </w:rPr>
        <w:t xml:space="preserve"> </w:t>
      </w:r>
      <w:r w:rsidRPr="004C29D8">
        <w:rPr>
          <w:rFonts w:cs="Arial"/>
        </w:rPr>
        <w:t xml:space="preserve">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7BF7255A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360D9D1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 w:rsidRPr="00483CE7">
        <w:rPr>
          <w:rFonts w:asciiTheme="minorHAnsi" w:hAnsiTheme="minorHAnsi" w:cs="Arial"/>
        </w:rPr>
        <w:t>IMPCauNotificarEIR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59104F6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</w:rPr>
        <w:cr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&lt;mensagem&gt;</w:t>
      </w:r>
      <w:r w:rsidRPr="004C29D8">
        <w:rPr>
          <w:rFonts w:asciiTheme="minorHAnsi" w:hAnsiTheme="minorHAnsi" w:cs="Arial"/>
          <w:b/>
        </w:rPr>
        <w:t xml:space="preserve">Mensagem </w:t>
      </w:r>
      <w:r w:rsidRPr="00636B96">
        <w:rPr>
          <w:rFonts w:asciiTheme="minorHAnsi" w:hAnsiTheme="minorHAnsi" w:cs="Arial"/>
          <w:b/>
        </w:rPr>
        <w:t>CC43</w:t>
      </w:r>
      <w:r>
        <w:rPr>
          <w:rFonts w:asciiTheme="minorHAnsi" w:hAnsiTheme="minorHAnsi" w:cs="Arial"/>
          <w:b/>
        </w:rPr>
        <w:t>3</w:t>
      </w:r>
      <w:r w:rsidRPr="00636B96">
        <w:rPr>
          <w:rFonts w:asciiTheme="minorHAnsi" w:hAnsiTheme="minorHAnsi" w:cs="Arial"/>
          <w:b/>
        </w:rPr>
        <w:t>A</w:t>
      </w:r>
      <w:r w:rsidRPr="004C29D8">
        <w:rPr>
          <w:rFonts w:asciiTheme="minorHAnsi" w:hAnsiTheme="minorHAnsi" w:cs="Arial"/>
          <w:b/>
        </w:rPr>
        <w:t xml:space="preserve"> em base64</w:t>
      </w:r>
      <w:r w:rsidRPr="004C29D8">
        <w:rPr>
          <w:rFonts w:asciiTheme="minorHAnsi" w:hAnsiTheme="minorHAnsi" w:cs="Arial"/>
        </w:rPr>
        <w:t>&lt;/mensagem&gt;</w:t>
      </w:r>
    </w:p>
    <w:p w14:paraId="677829A1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>
        <w:rPr>
          <w:rFonts w:asciiTheme="minorHAnsi" w:hAnsiTheme="minorHAnsi" w:cs="Arial"/>
        </w:rPr>
        <w:t>processaMensagemInput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7E204A5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 w:rsidRPr="00483CE7">
        <w:rPr>
          <w:rFonts w:asciiTheme="minorHAnsi" w:hAnsiTheme="minorHAnsi" w:cs="Arial"/>
        </w:rPr>
        <w:t>IMPCauNotificarEIR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4D8EACA" w14:textId="77777777" w:rsidR="00D90AB7" w:rsidRPr="004C29D8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</w:pPr>
      <w:r w:rsidRPr="004C29D8">
        <w:rPr>
          <w:rFonts w:asciiTheme="minorHAnsi" w:hAnsiTheme="minorHAnsi" w:cs="Arial"/>
        </w:rPr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0B3E761" w14:textId="327970ED" w:rsidR="00D90AB7" w:rsidRDefault="00D90AB7" w:rsidP="00350E33">
      <w:pPr>
        <w:spacing w:line="240" w:lineRule="auto"/>
      </w:pPr>
    </w:p>
    <w:p w14:paraId="60C03D37" w14:textId="77777777" w:rsidR="00D90AB7" w:rsidRPr="004C29D8" w:rsidRDefault="00D90AB7" w:rsidP="00350E33">
      <w:pPr>
        <w:spacing w:line="240" w:lineRule="auto"/>
      </w:pPr>
      <w:r w:rsidRPr="004C29D8">
        <w:t>A este pedido o sistema responde da seguinte forma:</w:t>
      </w:r>
    </w:p>
    <w:p w14:paraId="49F96409" w14:textId="77777777" w:rsidR="00D90AB7" w:rsidRPr="004C29D8" w:rsidRDefault="00D90AB7" w:rsidP="00350E33">
      <w:pPr>
        <w:spacing w:line="240" w:lineRule="auto"/>
      </w:pPr>
    </w:p>
    <w:p w14:paraId="7F7F8D2D" w14:textId="77777777" w:rsidR="00D90AB7" w:rsidRPr="00A75674" w:rsidRDefault="00D90AB7" w:rsidP="00350E3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A75674">
        <w:rPr>
          <w:rFonts w:asciiTheme="minorHAnsi" w:hAnsiTheme="minorHAnsi" w:cs="Arial"/>
        </w:rPr>
        <w:t>&lt;</w:t>
      </w:r>
      <w:proofErr w:type="spellStart"/>
      <w:proofErr w:type="gramStart"/>
      <w:r w:rsidRPr="00A75674">
        <w:rPr>
          <w:rFonts w:asciiTheme="minorHAnsi" w:hAnsiTheme="minorHAnsi" w:cs="Arial"/>
        </w:rPr>
        <w:t>env:Body</w:t>
      </w:r>
      <w:proofErr w:type="spellEnd"/>
      <w:proofErr w:type="gramEnd"/>
      <w:r w:rsidRPr="00A75674">
        <w:rPr>
          <w:rFonts w:asciiTheme="minorHAnsi" w:hAnsiTheme="minorHAnsi" w:cs="Arial"/>
        </w:rPr>
        <w:t>&gt;</w:t>
      </w:r>
    </w:p>
    <w:p w14:paraId="5B57E45E" w14:textId="504E014B" w:rsidR="00D90AB7" w:rsidRPr="00A75674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A75674">
        <w:rPr>
          <w:rFonts w:asciiTheme="minorHAnsi" w:hAnsiTheme="minorHAnsi" w:cs="Arial"/>
        </w:rPr>
        <w:tab/>
        <w:t>&lt;</w:t>
      </w:r>
      <w:proofErr w:type="spellStart"/>
      <w:proofErr w:type="gramStart"/>
      <w:r w:rsidRPr="00A75674">
        <w:rPr>
          <w:rFonts w:asciiTheme="minorHAnsi" w:hAnsiTheme="minorHAnsi" w:cs="Arial"/>
        </w:rPr>
        <w:t>m:IMPCauNotificarEIR</w:t>
      </w:r>
      <w:r w:rsidR="0012733B" w:rsidRPr="00A75674">
        <w:rPr>
          <w:rFonts w:asciiTheme="minorHAnsi" w:hAnsiTheme="minorHAnsi" w:cs="Arial"/>
        </w:rPr>
        <w:t>Response</w:t>
      </w:r>
      <w:proofErr w:type="spellEnd"/>
      <w:proofErr w:type="gramEnd"/>
      <w:r w:rsidRPr="00A75674">
        <w:rPr>
          <w:rFonts w:asciiTheme="minorHAnsi" w:hAnsiTheme="minorHAnsi" w:cs="Arial"/>
        </w:rPr>
        <w:t>&gt;</w:t>
      </w:r>
    </w:p>
    <w:p w14:paraId="55E0CF13" w14:textId="77777777" w:rsidR="00D90AB7" w:rsidRPr="00A75674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A75674">
        <w:rPr>
          <w:rFonts w:asciiTheme="minorHAnsi" w:hAnsiTheme="minorHAnsi" w:cs="Arial"/>
        </w:rPr>
        <w:tab/>
      </w:r>
      <w:r w:rsidRPr="00A75674">
        <w:rPr>
          <w:rFonts w:asciiTheme="minorHAnsi" w:hAnsiTheme="minorHAnsi" w:cs="Arial"/>
        </w:rPr>
        <w:tab/>
        <w:t>&lt;</w:t>
      </w:r>
      <w:proofErr w:type="spellStart"/>
      <w:r w:rsidRPr="00A75674">
        <w:rPr>
          <w:rFonts w:asciiTheme="minorHAnsi" w:hAnsiTheme="minorHAnsi" w:cs="Arial"/>
        </w:rPr>
        <w:t>return</w:t>
      </w:r>
      <w:proofErr w:type="spellEnd"/>
      <w:r w:rsidRPr="00A75674">
        <w:rPr>
          <w:rFonts w:asciiTheme="minorHAnsi" w:hAnsiTheme="minorHAnsi" w:cs="Arial"/>
        </w:rPr>
        <w:t>&gt;</w:t>
      </w:r>
    </w:p>
    <w:p w14:paraId="2C74FF71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A75674">
        <w:rPr>
          <w:rFonts w:asciiTheme="minorHAnsi" w:hAnsiTheme="minorHAnsi" w:cs="Arial"/>
        </w:rPr>
        <w:tab/>
        <w:t xml:space="preserve">         </w:t>
      </w:r>
      <w:r w:rsidRPr="00A75674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F786F57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A54158C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Mensagem submetida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6CB9DDC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993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C73E062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473D2D0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A6B4CC8" w14:textId="57167315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</w:t>
      </w:r>
      <w:r w:rsidRPr="004C29D8">
        <w:rPr>
          <w:rFonts w:asciiTheme="minorHAnsi" w:hAnsiTheme="minorHAnsi" w:cs="Arial"/>
        </w:rPr>
        <w:tab/>
        <w:t>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 w:rsidRPr="00483CE7">
        <w:rPr>
          <w:rFonts w:asciiTheme="minorHAnsi" w:hAnsiTheme="minorHAnsi" w:cs="Arial"/>
        </w:rPr>
        <w:t>IMPCauNotificarEIR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16D589D" w14:textId="77777777" w:rsidR="00D90AB7" w:rsidRPr="004C29D8" w:rsidRDefault="00D90AB7" w:rsidP="00E20FBD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2FA9677" w14:textId="0F266CB3" w:rsidR="00D90AB7" w:rsidRDefault="00D90AB7" w:rsidP="009173FE">
      <w:pPr>
        <w:pStyle w:val="Cabealho"/>
        <w:spacing w:line="240" w:lineRule="auto"/>
        <w:rPr>
          <w:rFonts w:cs="Arial"/>
          <w:b/>
          <w:bCs/>
        </w:rPr>
      </w:pPr>
    </w:p>
    <w:p w14:paraId="7C0929BA" w14:textId="77777777" w:rsidR="00F02D87" w:rsidRDefault="00F02D87" w:rsidP="009173FE">
      <w:pPr>
        <w:pStyle w:val="Cabealho"/>
        <w:spacing w:line="240" w:lineRule="auto"/>
        <w:rPr>
          <w:rFonts w:cs="Arial"/>
          <w:b/>
          <w:bCs/>
        </w:rPr>
      </w:pPr>
    </w:p>
    <w:p w14:paraId="463B0AD5" w14:textId="77777777" w:rsidR="004D447D" w:rsidRPr="004C29D8" w:rsidRDefault="004D447D" w:rsidP="004D447D">
      <w:pPr>
        <w:pStyle w:val="Ttulo2"/>
      </w:pPr>
      <w:bookmarkStart w:id="50" w:name="_Toc126137672"/>
      <w:bookmarkStart w:id="51" w:name="_Toc233187268"/>
      <w:r>
        <w:t xml:space="preserve">Serviço </w:t>
      </w:r>
      <w:bookmarkStart w:id="52" w:name="_Hlk58864005"/>
      <w:proofErr w:type="spellStart"/>
      <w:r>
        <w:t>IMPCauObterDocumentosPDFEntregues</w:t>
      </w:r>
      <w:bookmarkEnd w:id="50"/>
      <w:bookmarkEnd w:id="51"/>
      <w:bookmarkEnd w:id="52"/>
      <w:proofErr w:type="spellEnd"/>
    </w:p>
    <w:p w14:paraId="621B602C" w14:textId="77777777" w:rsidR="004D447D" w:rsidRPr="004C29D8" w:rsidRDefault="004D447D" w:rsidP="004D447D">
      <w:pPr>
        <w:keepNext/>
        <w:keepLines/>
      </w:pPr>
    </w:p>
    <w:p w14:paraId="357A0E1F" w14:textId="5BE9488F" w:rsidR="004D447D" w:rsidRPr="004C29D8" w:rsidRDefault="004D447D" w:rsidP="004D447D">
      <w:pPr>
        <w:keepNext/>
        <w:keepLines/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544"/>
        <w:gridCol w:w="1559"/>
        <w:gridCol w:w="1134"/>
        <w:gridCol w:w="993"/>
        <w:gridCol w:w="2000"/>
      </w:tblGrid>
      <w:tr w:rsidR="004D447D" w:rsidRPr="004C29D8" w14:paraId="78B98DA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3544" w:type="dxa"/>
          </w:tcPr>
          <w:p w14:paraId="267C8CA3" w14:textId="77777777" w:rsidR="004D447D" w:rsidRPr="004C29D8" w:rsidRDefault="004D447D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59" w:type="dxa"/>
          </w:tcPr>
          <w:p w14:paraId="132C06BC" w14:textId="77777777" w:rsidR="004D447D" w:rsidRPr="004C29D8" w:rsidRDefault="004D447D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1B0B12A5" w14:textId="77777777" w:rsidR="004D447D" w:rsidRPr="004C29D8" w:rsidRDefault="004D447D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3" w:type="dxa"/>
          </w:tcPr>
          <w:p w14:paraId="12D70E33" w14:textId="77777777" w:rsidR="004D447D" w:rsidRPr="004C29D8" w:rsidRDefault="004D447D">
            <w:pPr>
              <w:keepNext/>
              <w:keepLines/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000" w:type="dxa"/>
          </w:tcPr>
          <w:p w14:paraId="5F486E3A" w14:textId="77777777" w:rsidR="004D447D" w:rsidRPr="004C29D8" w:rsidRDefault="004D447D">
            <w:pPr>
              <w:keepNext/>
              <w:keepLines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4D447D" w:rsidRPr="004C29D8" w14:paraId="2EBF57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3544" w:type="dxa"/>
          </w:tcPr>
          <w:p w14:paraId="017BE656" w14:textId="77777777" w:rsidR="004D447D" w:rsidRPr="004C29D8" w:rsidRDefault="004D447D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proofErr w:type="spellStart"/>
            <w:r w:rsidRPr="007349C6">
              <w:rPr>
                <w:rFonts w:cs="Arial"/>
                <w:b/>
                <w:bCs/>
                <w:sz w:val="18"/>
                <w:szCs w:val="16"/>
                <w:lang w:val="pt-PT"/>
              </w:rPr>
              <w:t>obterDocumentosEntreguesInput</w:t>
            </w:r>
            <w:proofErr w:type="spellEnd"/>
          </w:p>
        </w:tc>
        <w:tc>
          <w:tcPr>
            <w:tcW w:w="1559" w:type="dxa"/>
          </w:tcPr>
          <w:p w14:paraId="09401A3B" w14:textId="77777777" w:rsidR="004D447D" w:rsidRPr="004C29D8" w:rsidRDefault="004D447D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7B3B0A9E" w14:textId="77777777" w:rsidR="004D447D" w:rsidRPr="004C29D8" w:rsidRDefault="004D447D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3" w:type="dxa"/>
          </w:tcPr>
          <w:p w14:paraId="23135C27" w14:textId="77777777" w:rsidR="004D447D" w:rsidRPr="004C29D8" w:rsidRDefault="004D447D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1..1</w:t>
            </w:r>
          </w:p>
        </w:tc>
        <w:tc>
          <w:tcPr>
            <w:tcW w:w="2000" w:type="dxa"/>
          </w:tcPr>
          <w:p w14:paraId="38C31311" w14:textId="77777777" w:rsidR="004D447D" w:rsidRPr="004C29D8" w:rsidRDefault="004D447D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4D447D" w:rsidRPr="004C29D8" w14:paraId="42DC4334" w14:textId="77777777">
        <w:trPr>
          <w:jc w:val="center"/>
        </w:trPr>
        <w:tc>
          <w:tcPr>
            <w:tcW w:w="3544" w:type="dxa"/>
          </w:tcPr>
          <w:p w14:paraId="7D843267" w14:textId="77777777" w:rsidR="004D447D" w:rsidRPr="004C29D8" w:rsidRDefault="004D447D">
            <w:pPr>
              <w:ind w:left="175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559" w:type="dxa"/>
          </w:tcPr>
          <w:p w14:paraId="538EA409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2237C89C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22</w:t>
            </w:r>
          </w:p>
        </w:tc>
        <w:tc>
          <w:tcPr>
            <w:tcW w:w="993" w:type="dxa"/>
          </w:tcPr>
          <w:p w14:paraId="5117CC42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000" w:type="dxa"/>
          </w:tcPr>
          <w:p w14:paraId="1903D3AD" w14:textId="77777777" w:rsidR="004D447D" w:rsidRPr="00AF40EA" w:rsidRDefault="004D447D">
            <w:pPr>
              <w:rPr>
                <w:rFonts w:cs="Arial"/>
                <w:color w:val="000000"/>
                <w:sz w:val="17"/>
                <w:szCs w:val="17"/>
                <w:lang w:val="pt-PT"/>
              </w:rPr>
            </w:pPr>
            <w:r w:rsidRPr="00AF40EA">
              <w:rPr>
                <w:rFonts w:cs="Arial"/>
                <w:color w:val="000000"/>
                <w:sz w:val="17"/>
                <w:szCs w:val="17"/>
                <w:lang w:val="pt-PT"/>
              </w:rPr>
              <w:t>Número de Referência Local da declaração.</w:t>
            </w:r>
          </w:p>
        </w:tc>
      </w:tr>
      <w:tr w:rsidR="004D447D" w:rsidRPr="004C29D8" w14:paraId="6DF326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3544" w:type="dxa"/>
          </w:tcPr>
          <w:p w14:paraId="170AF3F1" w14:textId="77777777" w:rsidR="004D447D" w:rsidRPr="004C29D8" w:rsidRDefault="004D447D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</w:t>
            </w:r>
          </w:p>
        </w:tc>
        <w:tc>
          <w:tcPr>
            <w:tcW w:w="1559" w:type="dxa"/>
          </w:tcPr>
          <w:p w14:paraId="1A3D140F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34373D12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993" w:type="dxa"/>
          </w:tcPr>
          <w:p w14:paraId="462EA92A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2000" w:type="dxa"/>
          </w:tcPr>
          <w:p w14:paraId="071C90FE" w14:textId="77777777" w:rsidR="004D447D" w:rsidRPr="004C29D8" w:rsidRDefault="004D447D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 de PDF.</w:t>
            </w:r>
          </w:p>
        </w:tc>
      </w:tr>
    </w:tbl>
    <w:p w14:paraId="24267D72" w14:textId="77777777" w:rsidR="004D447D" w:rsidRPr="004C29D8" w:rsidRDefault="004D447D" w:rsidP="004D447D"/>
    <w:p w14:paraId="11369F70" w14:textId="6D2105C6" w:rsidR="004D447D" w:rsidRPr="00350E33" w:rsidRDefault="004D447D" w:rsidP="004D447D"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843"/>
        <w:gridCol w:w="1134"/>
        <w:gridCol w:w="3400"/>
      </w:tblGrid>
      <w:tr w:rsidR="004D447D" w:rsidRPr="004C29D8" w14:paraId="00F6FEE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778F332C" w14:textId="77777777" w:rsidR="004D447D" w:rsidRPr="004C29D8" w:rsidRDefault="004D447D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843" w:type="dxa"/>
          </w:tcPr>
          <w:p w14:paraId="4BAB149F" w14:textId="77777777" w:rsidR="004D447D" w:rsidRPr="004C29D8" w:rsidRDefault="004D447D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7D42F87E" w14:textId="77777777" w:rsidR="004D447D" w:rsidRPr="004C29D8" w:rsidRDefault="004D447D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3400" w:type="dxa"/>
          </w:tcPr>
          <w:p w14:paraId="0D43E6B9" w14:textId="77777777" w:rsidR="004D447D" w:rsidRPr="004C29D8" w:rsidRDefault="004D447D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4D447D" w:rsidRPr="004C29D8" w14:paraId="69A3C4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1E9CD602" w14:textId="77777777" w:rsidR="004D447D" w:rsidRPr="004C29D8" w:rsidRDefault="004D447D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843" w:type="dxa"/>
            <w:vAlign w:val="center"/>
          </w:tcPr>
          <w:p w14:paraId="01CABD29" w14:textId="77777777" w:rsidR="004D447D" w:rsidRPr="004C29D8" w:rsidRDefault="004D447D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1134" w:type="dxa"/>
            <w:vAlign w:val="center"/>
          </w:tcPr>
          <w:p w14:paraId="59C76FE0" w14:textId="77777777" w:rsidR="004D447D" w:rsidRPr="004C29D8" w:rsidRDefault="004D447D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531BB962" w14:textId="77777777" w:rsidR="004D447D" w:rsidRPr="004C29D8" w:rsidRDefault="004D447D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4D447D" w:rsidRPr="004C29D8" w14:paraId="265FDC5A" w14:textId="77777777">
        <w:trPr>
          <w:jc w:val="center"/>
        </w:trPr>
        <w:tc>
          <w:tcPr>
            <w:tcW w:w="2977" w:type="dxa"/>
          </w:tcPr>
          <w:p w14:paraId="4AC7DB79" w14:textId="77777777" w:rsidR="004D447D" w:rsidRPr="004C29D8" w:rsidRDefault="004D447D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843" w:type="dxa"/>
          </w:tcPr>
          <w:p w14:paraId="703B7D15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353A7D73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1FEB7122" w14:textId="77777777" w:rsidR="004D447D" w:rsidRPr="004C29D8" w:rsidRDefault="004D447D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4D447D" w:rsidRPr="004C29D8" w14:paraId="4631A9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4695289C" w14:textId="77777777" w:rsidR="004D447D" w:rsidRPr="004C29D8" w:rsidRDefault="004D447D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843" w:type="dxa"/>
          </w:tcPr>
          <w:p w14:paraId="6343C030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3930D146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20D92A1F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4D447D" w:rsidRPr="004C29D8" w14:paraId="7F58371E" w14:textId="77777777">
        <w:trPr>
          <w:jc w:val="center"/>
        </w:trPr>
        <w:tc>
          <w:tcPr>
            <w:tcW w:w="2977" w:type="dxa"/>
          </w:tcPr>
          <w:p w14:paraId="7A4EBC34" w14:textId="77777777" w:rsidR="004D447D" w:rsidRPr="004C29D8" w:rsidRDefault="004D447D">
            <w:pPr>
              <w:rPr>
                <w:b/>
                <w:bCs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b/>
                <w:bCs/>
                <w:sz w:val="18"/>
                <w:szCs w:val="18"/>
                <w:lang w:val="pt-PT"/>
              </w:rPr>
              <w:t>declaracao</w:t>
            </w:r>
            <w:proofErr w:type="spellEnd"/>
          </w:p>
        </w:tc>
        <w:tc>
          <w:tcPr>
            <w:tcW w:w="1843" w:type="dxa"/>
          </w:tcPr>
          <w:p w14:paraId="3997222F" w14:textId="77777777" w:rsidR="004D447D" w:rsidRPr="004C29D8" w:rsidRDefault="004D447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1134" w:type="dxa"/>
          </w:tcPr>
          <w:p w14:paraId="76073253" w14:textId="77777777" w:rsidR="004D447D" w:rsidRPr="004C29D8" w:rsidRDefault="004D447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3400" w:type="dxa"/>
          </w:tcPr>
          <w:p w14:paraId="0D227E69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</w:p>
        </w:tc>
      </w:tr>
      <w:tr w:rsidR="004D447D" w:rsidRPr="004C29D8" w14:paraId="7754A1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764763D8" w14:textId="77777777" w:rsidR="004D447D" w:rsidRPr="004C29D8" w:rsidRDefault="004D447D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843" w:type="dxa"/>
          </w:tcPr>
          <w:p w14:paraId="2BCE4FAE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24D38394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616B9589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Número de referência local que identifica a declaração</w:t>
            </w:r>
          </w:p>
        </w:tc>
      </w:tr>
      <w:tr w:rsidR="004D447D" w:rsidRPr="004C29D8" w14:paraId="5DEBA2C4" w14:textId="77777777">
        <w:trPr>
          <w:jc w:val="center"/>
        </w:trPr>
        <w:tc>
          <w:tcPr>
            <w:tcW w:w="2977" w:type="dxa"/>
          </w:tcPr>
          <w:p w14:paraId="04C976CF" w14:textId="77777777" w:rsidR="004D447D" w:rsidRPr="004C29D8" w:rsidRDefault="004D447D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843" w:type="dxa"/>
          </w:tcPr>
          <w:p w14:paraId="3FDF8418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7CDB5C97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3400" w:type="dxa"/>
          </w:tcPr>
          <w:p w14:paraId="067BFED3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Código de resultado do NRL (caso existam erros).</w:t>
            </w:r>
          </w:p>
        </w:tc>
      </w:tr>
      <w:tr w:rsidR="004D447D" w:rsidRPr="004C29D8" w14:paraId="445724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33D0294C" w14:textId="77777777" w:rsidR="004D447D" w:rsidRPr="004C29D8" w:rsidRDefault="004D447D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843" w:type="dxa"/>
          </w:tcPr>
          <w:p w14:paraId="53CD1842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7E287909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3400" w:type="dxa"/>
          </w:tcPr>
          <w:p w14:paraId="71B83F09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4D447D" w:rsidRPr="004C29D8" w14:paraId="7BC67C84" w14:textId="77777777">
        <w:trPr>
          <w:jc w:val="center"/>
        </w:trPr>
        <w:tc>
          <w:tcPr>
            <w:tcW w:w="2977" w:type="dxa"/>
            <w:vAlign w:val="center"/>
          </w:tcPr>
          <w:p w14:paraId="5E1A2958" w14:textId="77777777" w:rsidR="004D447D" w:rsidRPr="004C29D8" w:rsidRDefault="004D447D">
            <w:pPr>
              <w:ind w:left="322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ficheiroResposta</w:t>
            </w:r>
            <w:proofErr w:type="spellEnd"/>
          </w:p>
        </w:tc>
        <w:tc>
          <w:tcPr>
            <w:tcW w:w="1843" w:type="dxa"/>
            <w:vAlign w:val="center"/>
          </w:tcPr>
          <w:p w14:paraId="2CB10BF5" w14:textId="77777777" w:rsidR="004D447D" w:rsidRPr="004C29D8" w:rsidRDefault="004D447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1134" w:type="dxa"/>
            <w:vAlign w:val="center"/>
          </w:tcPr>
          <w:p w14:paraId="1F247A91" w14:textId="77777777" w:rsidR="004D447D" w:rsidRPr="004C29D8" w:rsidRDefault="004D447D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0..50</w:t>
            </w:r>
          </w:p>
        </w:tc>
        <w:tc>
          <w:tcPr>
            <w:tcW w:w="3400" w:type="dxa"/>
          </w:tcPr>
          <w:p w14:paraId="557EC7DE" w14:textId="77777777" w:rsidR="004D447D" w:rsidRPr="004C29D8" w:rsidRDefault="004D447D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 de resultados dos documentos PDF entregues.</w:t>
            </w:r>
          </w:p>
        </w:tc>
      </w:tr>
      <w:tr w:rsidR="004D447D" w:rsidRPr="004C29D8" w14:paraId="6EEFCB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08A3D13D" w14:textId="77777777" w:rsidR="004D447D" w:rsidRPr="004C29D8" w:rsidRDefault="004D447D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nomeFicheiro</w:t>
            </w:r>
            <w:proofErr w:type="spellEnd"/>
          </w:p>
        </w:tc>
        <w:tc>
          <w:tcPr>
            <w:tcW w:w="1843" w:type="dxa"/>
          </w:tcPr>
          <w:p w14:paraId="0F9EB940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5735868B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3B776879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 do ficheiro.</w:t>
            </w:r>
          </w:p>
        </w:tc>
      </w:tr>
      <w:tr w:rsidR="004D447D" w:rsidRPr="004C29D8" w14:paraId="5E5781F3" w14:textId="77777777">
        <w:trPr>
          <w:jc w:val="center"/>
        </w:trPr>
        <w:tc>
          <w:tcPr>
            <w:tcW w:w="2977" w:type="dxa"/>
          </w:tcPr>
          <w:p w14:paraId="00708CB0" w14:textId="77777777" w:rsidR="004D447D" w:rsidRPr="004C29D8" w:rsidRDefault="004D447D">
            <w:pPr>
              <w:ind w:left="463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ficheiro</w:t>
            </w:r>
          </w:p>
        </w:tc>
        <w:tc>
          <w:tcPr>
            <w:tcW w:w="1843" w:type="dxa"/>
          </w:tcPr>
          <w:p w14:paraId="78D1FA33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2A78748F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6A1C64E5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Documento em base64.</w:t>
            </w:r>
          </w:p>
        </w:tc>
      </w:tr>
      <w:tr w:rsidR="004D447D" w:rsidRPr="004C29D8" w14:paraId="18E636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5E214288" w14:textId="77777777" w:rsidR="004D447D" w:rsidRPr="004C29D8" w:rsidRDefault="004D447D">
            <w:pPr>
              <w:ind w:left="316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existeMaisInformacao</w:t>
            </w:r>
            <w:proofErr w:type="spellEnd"/>
          </w:p>
        </w:tc>
        <w:tc>
          <w:tcPr>
            <w:tcW w:w="1843" w:type="dxa"/>
          </w:tcPr>
          <w:p w14:paraId="3D0253E4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1D592EAB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01600BA0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Indicador da existência de mais PDF.</w:t>
            </w:r>
          </w:p>
          <w:p w14:paraId="5CAAA0C3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Se existirem mais PDF será devolvido </w:t>
            </w:r>
            <w:proofErr w:type="spellStart"/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true</w:t>
            </w:r>
            <w:proofErr w:type="spellEnd"/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, caso contrário será devolvido </w:t>
            </w:r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false</w:t>
            </w: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4D447D" w:rsidRPr="004C29D8" w14:paraId="4814E214" w14:textId="77777777">
        <w:trPr>
          <w:jc w:val="center"/>
        </w:trPr>
        <w:tc>
          <w:tcPr>
            <w:tcW w:w="2977" w:type="dxa"/>
          </w:tcPr>
          <w:p w14:paraId="52B47487" w14:textId="77777777" w:rsidR="004D447D" w:rsidRPr="004C29D8" w:rsidRDefault="004D447D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843" w:type="dxa"/>
          </w:tcPr>
          <w:p w14:paraId="6FE736C8" w14:textId="77777777" w:rsidR="004D447D" w:rsidRPr="004C29D8" w:rsidRDefault="004D447D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142D8B66" w14:textId="77777777" w:rsidR="004D447D" w:rsidRPr="004C29D8" w:rsidRDefault="004D447D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400" w:type="dxa"/>
          </w:tcPr>
          <w:p w14:paraId="32497B88" w14:textId="77777777" w:rsidR="004D447D" w:rsidRPr="004C29D8" w:rsidRDefault="004D447D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5024BADC" w14:textId="2E122F98" w:rsidR="004D447D" w:rsidRDefault="004D447D" w:rsidP="009173FE">
      <w:pPr>
        <w:pStyle w:val="Cabealho"/>
        <w:spacing w:line="240" w:lineRule="auto"/>
        <w:rPr>
          <w:rFonts w:cs="Arial"/>
          <w:b/>
          <w:bCs/>
        </w:rPr>
      </w:pPr>
    </w:p>
    <w:p w14:paraId="0AB8ABD2" w14:textId="77777777" w:rsidR="002E6477" w:rsidRDefault="002E6477" w:rsidP="009173FE">
      <w:pPr>
        <w:pStyle w:val="Cabealho"/>
        <w:spacing w:line="240" w:lineRule="auto"/>
        <w:rPr>
          <w:rFonts w:cs="Arial"/>
          <w:b/>
          <w:bCs/>
        </w:rPr>
      </w:pPr>
    </w:p>
    <w:p w14:paraId="6B54AF1B" w14:textId="58228200" w:rsidR="005A483A" w:rsidRPr="002E6477" w:rsidRDefault="005A483A" w:rsidP="002E6477">
      <w:pPr>
        <w:pStyle w:val="Ttulo3"/>
      </w:pPr>
      <w:bookmarkStart w:id="53" w:name="_Toc126137673"/>
      <w:bookmarkStart w:id="54" w:name="_Toc233187269"/>
      <w:r>
        <w:t xml:space="preserve">Exemplo de </w:t>
      </w:r>
      <w:proofErr w:type="spellStart"/>
      <w:proofErr w:type="gramStart"/>
      <w:r>
        <w:t>SOAP:Body</w:t>
      </w:r>
      <w:bookmarkEnd w:id="53"/>
      <w:bookmarkEnd w:id="54"/>
      <w:proofErr w:type="spellEnd"/>
      <w:proofErr w:type="gramEnd"/>
      <w:r>
        <w:t xml:space="preserve"> </w:t>
      </w:r>
    </w:p>
    <w:p w14:paraId="2ACE9CD7" w14:textId="77777777" w:rsidR="005A483A" w:rsidRPr="004C29D8" w:rsidRDefault="005A483A" w:rsidP="005A483A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IMPCauObterDocumentosPDFEntregues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5363ABA9" w14:textId="46B66E5F" w:rsidR="005A483A" w:rsidRDefault="005A483A" w:rsidP="005A483A">
      <w:pPr>
        <w:pStyle w:val="Cabealho"/>
        <w:spacing w:line="240" w:lineRule="auto"/>
        <w:rPr>
          <w:rFonts w:cs="Arial"/>
        </w:rPr>
      </w:pPr>
    </w:p>
    <w:p w14:paraId="776DBE65" w14:textId="03394270" w:rsidR="00166D3B" w:rsidRDefault="00166D3B" w:rsidP="005A483A">
      <w:pPr>
        <w:pStyle w:val="Cabealho"/>
        <w:spacing w:line="240" w:lineRule="auto"/>
        <w:rPr>
          <w:rFonts w:cs="Arial"/>
        </w:rPr>
      </w:pPr>
    </w:p>
    <w:p w14:paraId="78F37655" w14:textId="0315ADD6" w:rsidR="00166D3B" w:rsidRDefault="00166D3B" w:rsidP="005A483A">
      <w:pPr>
        <w:pStyle w:val="Cabealho"/>
        <w:spacing w:line="240" w:lineRule="auto"/>
        <w:rPr>
          <w:rFonts w:cs="Arial"/>
        </w:rPr>
      </w:pPr>
    </w:p>
    <w:p w14:paraId="2A89E924" w14:textId="4EB00801" w:rsidR="00166D3B" w:rsidRDefault="00166D3B" w:rsidP="005A483A">
      <w:pPr>
        <w:pStyle w:val="Cabealho"/>
        <w:spacing w:line="240" w:lineRule="auto"/>
        <w:rPr>
          <w:rFonts w:cs="Arial"/>
        </w:rPr>
      </w:pPr>
    </w:p>
    <w:p w14:paraId="7EA80351" w14:textId="31F6DB87" w:rsidR="00166D3B" w:rsidRDefault="00166D3B" w:rsidP="005A483A">
      <w:pPr>
        <w:pStyle w:val="Cabealho"/>
        <w:spacing w:line="240" w:lineRule="auto"/>
        <w:rPr>
          <w:rFonts w:cs="Arial"/>
        </w:rPr>
      </w:pPr>
    </w:p>
    <w:p w14:paraId="54A6DCAB" w14:textId="45DA4F2A" w:rsidR="00166D3B" w:rsidRPr="004C29D8" w:rsidRDefault="00166D3B" w:rsidP="005A483A">
      <w:pPr>
        <w:pStyle w:val="Cabealho"/>
        <w:spacing w:line="240" w:lineRule="auto"/>
        <w:rPr>
          <w:rFonts w:cs="Arial"/>
        </w:rPr>
      </w:pPr>
    </w:p>
    <w:p w14:paraId="31BD5E25" w14:textId="1367A4CE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8D16C8F" w14:textId="77777777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IMPCauObterDocumentosPDFEntregues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53E8FDB" w14:textId="77777777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r w:rsidRPr="007349C6">
        <w:rPr>
          <w:rFonts w:asciiTheme="minorHAnsi" w:hAnsiTheme="minorHAnsi" w:cs="Arial"/>
        </w:rPr>
        <w:t>obterDocumentosEntreguesInput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C21793B" w14:textId="77777777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709"/>
          <w:tab w:val="left" w:pos="851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</w:rPr>
        <w:t>&lt;/numeroReferenciaLocal&gt;</w:t>
      </w:r>
    </w:p>
    <w:p w14:paraId="5B34C0DF" w14:textId="42D6DF6B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&lt;tipo&gt;</w:t>
      </w:r>
      <w:r w:rsidRPr="004C29D8">
        <w:rPr>
          <w:rFonts w:asciiTheme="minorHAnsi" w:hAnsiTheme="minorHAnsi" w:cs="Arial"/>
          <w:b/>
        </w:rPr>
        <w:t>VAL</w:t>
      </w:r>
      <w:r w:rsidRPr="004C29D8">
        <w:rPr>
          <w:rFonts w:asciiTheme="minorHAnsi" w:hAnsiTheme="minorHAnsi" w:cs="Arial"/>
        </w:rPr>
        <w:t>&lt;/tipo&gt;</w:t>
      </w:r>
    </w:p>
    <w:p w14:paraId="11D80F58" w14:textId="77777777" w:rsidR="005A483A" w:rsidRPr="004C29D8" w:rsidRDefault="005A483A" w:rsidP="005A483A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&lt;/</w:t>
      </w:r>
      <w:proofErr w:type="spellStart"/>
      <w:r w:rsidRPr="007349C6">
        <w:rPr>
          <w:rFonts w:asciiTheme="minorHAnsi" w:hAnsiTheme="minorHAnsi" w:cs="Arial"/>
        </w:rPr>
        <w:t>obterDocumentosEntreguesInput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8D15EC3" w14:textId="77777777" w:rsidR="005A483A" w:rsidRPr="004C29D8" w:rsidRDefault="005A483A" w:rsidP="002E64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IMPCauObterDocumentosPDFEntregues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32D36BC" w14:textId="77777777" w:rsidR="005A483A" w:rsidRPr="004C29D8" w:rsidRDefault="005A483A" w:rsidP="002E64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899803E" w14:textId="77777777" w:rsidR="005A483A" w:rsidRPr="004C29D8" w:rsidRDefault="005A483A" w:rsidP="002E6477">
      <w:pPr>
        <w:pStyle w:val="Cabealho"/>
        <w:spacing w:line="240" w:lineRule="auto"/>
        <w:rPr>
          <w:rFonts w:cs="Arial"/>
        </w:rPr>
      </w:pPr>
    </w:p>
    <w:p w14:paraId="33D9C256" w14:textId="77777777" w:rsidR="005A483A" w:rsidRPr="004C29D8" w:rsidRDefault="005A483A" w:rsidP="000A688F">
      <w:pPr>
        <w:pStyle w:val="Cabealho"/>
        <w:spacing w:line="240" w:lineRule="auto"/>
        <w:rPr>
          <w:rFonts w:cs="Arial"/>
        </w:rPr>
      </w:pPr>
      <w:r w:rsidRPr="004C29D8">
        <w:rPr>
          <w:rFonts w:cs="Arial"/>
        </w:rPr>
        <w:t>A este pedido o sistema responde da seguinte forma:</w:t>
      </w:r>
    </w:p>
    <w:p w14:paraId="440138BB" w14:textId="77777777" w:rsidR="005A483A" w:rsidRPr="004C29D8" w:rsidRDefault="005A483A" w:rsidP="000A688F">
      <w:pPr>
        <w:pStyle w:val="Cabealho"/>
        <w:spacing w:line="240" w:lineRule="auto"/>
        <w:rPr>
          <w:rFonts w:cs="Arial"/>
        </w:rPr>
      </w:pPr>
    </w:p>
    <w:p w14:paraId="7DEA2F74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C2B66F6" w14:textId="76962510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IMPCauObterDocumentosPDFEntregues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8199B8C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9711BD5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3458948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DB04CE6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processada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F82E0CF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AF72317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60A048C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495D2482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10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54E6B2B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Dados </w:t>
      </w:r>
      <w:proofErr w:type="gramStart"/>
      <w:r w:rsidRPr="004C29D8">
        <w:rPr>
          <w:rFonts w:asciiTheme="minorHAnsi" w:hAnsiTheme="minorHAnsi" w:cs="Arial"/>
          <w:b/>
        </w:rPr>
        <w:t>encontrados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C71FF39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C592D29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A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42656AF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0DD85AC8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01F7104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13F6F70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B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9A2CC04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0579955E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463D772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54CEEE8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376007E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0FD9CD1" w14:textId="4AA01CCC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IMPCauObterDocumentosPDFEntregues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C75DCDD" w14:textId="77777777" w:rsidR="005A483A" w:rsidRPr="004C29D8" w:rsidRDefault="005A483A" w:rsidP="000A688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810C86A" w14:textId="77777777" w:rsidR="007371D9" w:rsidRDefault="007371D9" w:rsidP="007371D9">
      <w:bookmarkStart w:id="55" w:name="_Toc126137674"/>
    </w:p>
    <w:p w14:paraId="2C784977" w14:textId="3ADD54F3" w:rsidR="00EF4C64" w:rsidRPr="004C29D8" w:rsidRDefault="00EF4C64" w:rsidP="00EF4C64">
      <w:pPr>
        <w:pStyle w:val="Ttulo2"/>
      </w:pPr>
      <w:bookmarkStart w:id="56" w:name="_Toc233187270"/>
      <w:r>
        <w:lastRenderedPageBreak/>
        <w:t xml:space="preserve">Serviço </w:t>
      </w:r>
      <w:proofErr w:type="spellStart"/>
      <w:r>
        <w:t>IMPCauObterDocumentosPDFNaoEntregues</w:t>
      </w:r>
      <w:bookmarkEnd w:id="55"/>
      <w:bookmarkEnd w:id="56"/>
      <w:proofErr w:type="spellEnd"/>
    </w:p>
    <w:p w14:paraId="1DA7167A" w14:textId="77777777" w:rsidR="00EF4C64" w:rsidRPr="004C29D8" w:rsidRDefault="00EF4C64" w:rsidP="00EF4C64"/>
    <w:p w14:paraId="1C565632" w14:textId="397C935C" w:rsidR="00EF4C64" w:rsidRPr="004C29D8" w:rsidRDefault="00EF4C64" w:rsidP="00EF4C64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9215" w:type="dxa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EF4C64" w:rsidRPr="004C29D8" w14:paraId="590D219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37358FDC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59" w:type="dxa"/>
          </w:tcPr>
          <w:p w14:paraId="1CDCC0A4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5BD725A0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67CB40FE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7B893041" w14:textId="77777777" w:rsidR="00EF4C64" w:rsidRPr="004C29D8" w:rsidRDefault="00EF4C64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EF4C64" w:rsidRPr="004C29D8" w14:paraId="0EB4F8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67CEF1AD" w14:textId="77777777" w:rsidR="00EF4C64" w:rsidRPr="004C29D8" w:rsidRDefault="00EF4C64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obter</w:t>
            </w:r>
            <w:r>
              <w:rPr>
                <w:rFonts w:cs="Arial"/>
                <w:b/>
                <w:bCs/>
                <w:sz w:val="18"/>
                <w:szCs w:val="16"/>
                <w:lang w:val="pt-PT"/>
              </w:rPr>
              <w:t>DocumentosPDF</w:t>
            </w: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NaoEntreguesInput</w:t>
            </w:r>
            <w:proofErr w:type="spellEnd"/>
          </w:p>
        </w:tc>
        <w:tc>
          <w:tcPr>
            <w:tcW w:w="1559" w:type="dxa"/>
          </w:tcPr>
          <w:p w14:paraId="091A66CC" w14:textId="77777777" w:rsidR="00EF4C64" w:rsidRPr="004C29D8" w:rsidRDefault="00EF4C64">
            <w:pPr>
              <w:jc w:val="center"/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54E657A1" w14:textId="77777777" w:rsidR="00EF4C64" w:rsidRPr="004C29D8" w:rsidRDefault="00EF4C64">
            <w:pPr>
              <w:jc w:val="center"/>
              <w:rPr>
                <w:rFonts w:cs="Arial"/>
                <w:b/>
                <w:bCs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23BCAC2F" w14:textId="77777777" w:rsidR="00EF4C64" w:rsidRPr="004C29D8" w:rsidRDefault="00EF4C64">
            <w:pPr>
              <w:jc w:val="center"/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1..1</w:t>
            </w:r>
          </w:p>
        </w:tc>
        <w:tc>
          <w:tcPr>
            <w:tcW w:w="2978" w:type="dxa"/>
          </w:tcPr>
          <w:p w14:paraId="182641BF" w14:textId="77777777" w:rsidR="00EF4C64" w:rsidRPr="004C29D8" w:rsidRDefault="00EF4C64">
            <w:pPr>
              <w:rPr>
                <w:rFonts w:cs="Arial"/>
                <w:b/>
                <w:bCs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EF4C64" w:rsidRPr="004C29D8" w14:paraId="22855698" w14:textId="77777777">
        <w:trPr>
          <w:jc w:val="center"/>
        </w:trPr>
        <w:tc>
          <w:tcPr>
            <w:tcW w:w="2552" w:type="dxa"/>
            <w:vAlign w:val="center"/>
          </w:tcPr>
          <w:p w14:paraId="4FAD5415" w14:textId="77777777" w:rsidR="00EF4C64" w:rsidRPr="004C29D8" w:rsidRDefault="00EF4C64">
            <w:pPr>
              <w:ind w:left="179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listaNRLs</w:t>
            </w:r>
            <w:proofErr w:type="spellEnd"/>
          </w:p>
        </w:tc>
        <w:tc>
          <w:tcPr>
            <w:tcW w:w="1559" w:type="dxa"/>
            <w:vAlign w:val="center"/>
          </w:tcPr>
          <w:p w14:paraId="477F9BD2" w14:textId="77777777" w:rsidR="00EF4C64" w:rsidRPr="004C29D8" w:rsidRDefault="00EF4C64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ArrayList</w:t>
            </w:r>
            <w:proofErr w:type="spellEnd"/>
          </w:p>
        </w:tc>
        <w:tc>
          <w:tcPr>
            <w:tcW w:w="1134" w:type="dxa"/>
            <w:vAlign w:val="center"/>
          </w:tcPr>
          <w:p w14:paraId="05899A3D" w14:textId="77777777" w:rsidR="00EF4C64" w:rsidRPr="004C29D8" w:rsidRDefault="00EF4C64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0AEECC90" w14:textId="77777777" w:rsidR="00EF4C64" w:rsidRPr="004C29D8" w:rsidRDefault="00EF4C64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1..5</w:t>
            </w:r>
          </w:p>
        </w:tc>
        <w:tc>
          <w:tcPr>
            <w:tcW w:w="2978" w:type="dxa"/>
          </w:tcPr>
          <w:p w14:paraId="062A5ED9" w14:textId="77777777" w:rsidR="00EF4C64" w:rsidRPr="004C29D8" w:rsidRDefault="00EF4C64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 de Números de Referência Local.</w:t>
            </w:r>
          </w:p>
        </w:tc>
      </w:tr>
      <w:tr w:rsidR="00EF4C64" w:rsidRPr="004C29D8" w14:paraId="4A0A28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7057BBB0" w14:textId="77777777" w:rsidR="00EF4C64" w:rsidRPr="004C29D8" w:rsidRDefault="00EF4C64">
            <w:pPr>
              <w:ind w:left="31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559" w:type="dxa"/>
          </w:tcPr>
          <w:p w14:paraId="70C85129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4FDE8668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22</w:t>
            </w:r>
          </w:p>
        </w:tc>
        <w:tc>
          <w:tcPr>
            <w:tcW w:w="992" w:type="dxa"/>
          </w:tcPr>
          <w:p w14:paraId="26D72F01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2833106F" w14:textId="77777777" w:rsidR="00EF4C64" w:rsidRPr="004C29D8" w:rsidRDefault="00EF4C64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Número de Referência Local da declaração.</w:t>
            </w:r>
          </w:p>
        </w:tc>
      </w:tr>
      <w:tr w:rsidR="00EF4C64" w:rsidRPr="004C29D8" w14:paraId="3C3ACAF3" w14:textId="77777777">
        <w:trPr>
          <w:jc w:val="center"/>
        </w:trPr>
        <w:tc>
          <w:tcPr>
            <w:tcW w:w="2552" w:type="dxa"/>
          </w:tcPr>
          <w:p w14:paraId="02BAB6C0" w14:textId="77777777" w:rsidR="00EF4C64" w:rsidRPr="004C29D8" w:rsidRDefault="00EF4C64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</w:t>
            </w:r>
          </w:p>
        </w:tc>
        <w:tc>
          <w:tcPr>
            <w:tcW w:w="1559" w:type="dxa"/>
          </w:tcPr>
          <w:p w14:paraId="5001A41D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6A01C780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992" w:type="dxa"/>
          </w:tcPr>
          <w:p w14:paraId="614F579C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2978" w:type="dxa"/>
          </w:tcPr>
          <w:p w14:paraId="3BE0DAE8" w14:textId="77777777" w:rsidR="00EF4C64" w:rsidRPr="004C29D8" w:rsidRDefault="00EF4C64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 de PDF.</w:t>
            </w:r>
          </w:p>
        </w:tc>
      </w:tr>
    </w:tbl>
    <w:p w14:paraId="3688AFDC" w14:textId="77777777" w:rsidR="00EF4C64" w:rsidRPr="004C29D8" w:rsidRDefault="00EF4C64" w:rsidP="00EF4C64"/>
    <w:p w14:paraId="281AA48C" w14:textId="1E8A2DFA" w:rsidR="00EF4C64" w:rsidRPr="000A688F" w:rsidRDefault="00EF4C64" w:rsidP="00EF4C64"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91"/>
      </w:tblGrid>
      <w:tr w:rsidR="00EF4C64" w:rsidRPr="004C29D8" w14:paraId="47C21EE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21275D29" w14:textId="77777777" w:rsidR="00EF4C64" w:rsidRPr="004C29D8" w:rsidRDefault="00EF4C64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7E2DC09D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3C433541" w14:textId="77777777" w:rsidR="00EF4C64" w:rsidRPr="004C29D8" w:rsidRDefault="00EF4C64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795EDFF1" w14:textId="77777777" w:rsidR="00EF4C64" w:rsidRPr="004C29D8" w:rsidRDefault="00EF4C64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EF4C64" w:rsidRPr="004C29D8" w14:paraId="7824DD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7D27812A" w14:textId="77777777" w:rsidR="00EF4C64" w:rsidRPr="004C29D8" w:rsidRDefault="00EF4C64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6F9329E2" w14:textId="77777777" w:rsidR="00EF4C64" w:rsidRPr="004C29D8" w:rsidRDefault="00EF4C64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7BBAA63A" w14:textId="77777777" w:rsidR="00EF4C64" w:rsidRPr="004C29D8" w:rsidRDefault="00EF4C64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42880B43" w14:textId="77777777" w:rsidR="00EF4C64" w:rsidRPr="004C29D8" w:rsidRDefault="00EF4C64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EF4C64" w:rsidRPr="004C29D8" w14:paraId="4DD8D22E" w14:textId="77777777">
        <w:trPr>
          <w:jc w:val="center"/>
        </w:trPr>
        <w:tc>
          <w:tcPr>
            <w:tcW w:w="2977" w:type="dxa"/>
          </w:tcPr>
          <w:p w14:paraId="3951B736" w14:textId="77777777" w:rsidR="00EF4C64" w:rsidRPr="004C29D8" w:rsidRDefault="00EF4C64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0EEE7274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CA98BD4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3F662CFE" w14:textId="77777777" w:rsidR="00EF4C64" w:rsidRPr="004C29D8" w:rsidRDefault="00EF4C64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EF4C64" w:rsidRPr="004C29D8" w14:paraId="429AC4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2041A9C" w14:textId="77777777" w:rsidR="00EF4C64" w:rsidRPr="004C29D8" w:rsidRDefault="00EF4C64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427D9BBA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7CC0C3B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19FE0F39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EF4C64" w:rsidRPr="004C29D8" w14:paraId="4DE4B819" w14:textId="77777777">
        <w:trPr>
          <w:jc w:val="center"/>
        </w:trPr>
        <w:tc>
          <w:tcPr>
            <w:tcW w:w="2977" w:type="dxa"/>
          </w:tcPr>
          <w:p w14:paraId="467A67FE" w14:textId="77777777" w:rsidR="00EF4C64" w:rsidRPr="004C29D8" w:rsidRDefault="00EF4C64">
            <w:pPr>
              <w:rPr>
                <w:b/>
                <w:bCs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b/>
                <w:bCs/>
                <w:sz w:val="18"/>
                <w:szCs w:val="18"/>
                <w:lang w:val="pt-PT"/>
              </w:rPr>
              <w:t>declaracao</w:t>
            </w:r>
            <w:proofErr w:type="spellEnd"/>
          </w:p>
        </w:tc>
        <w:tc>
          <w:tcPr>
            <w:tcW w:w="1480" w:type="dxa"/>
          </w:tcPr>
          <w:p w14:paraId="60F4533D" w14:textId="77777777" w:rsidR="00EF4C64" w:rsidRPr="004C29D8" w:rsidRDefault="00EF4C64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</w:tcPr>
          <w:p w14:paraId="182A2E71" w14:textId="77777777" w:rsidR="00EF4C64" w:rsidRPr="004C29D8" w:rsidRDefault="00EF4C64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0..5</w:t>
            </w:r>
          </w:p>
        </w:tc>
        <w:tc>
          <w:tcPr>
            <w:tcW w:w="0" w:type="auto"/>
          </w:tcPr>
          <w:p w14:paraId="25447261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</w:p>
        </w:tc>
      </w:tr>
      <w:tr w:rsidR="00EF4C64" w:rsidRPr="004C29D8" w14:paraId="488752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5A776E26" w14:textId="77777777" w:rsidR="00EF4C64" w:rsidRPr="004C29D8" w:rsidRDefault="00EF4C64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480" w:type="dxa"/>
          </w:tcPr>
          <w:p w14:paraId="32C98431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77E12437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133738B6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Número de referência local que identifica a declaração.</w:t>
            </w:r>
          </w:p>
        </w:tc>
      </w:tr>
      <w:tr w:rsidR="00EF4C64" w:rsidRPr="004C29D8" w14:paraId="76424D39" w14:textId="77777777">
        <w:trPr>
          <w:jc w:val="center"/>
        </w:trPr>
        <w:tc>
          <w:tcPr>
            <w:tcW w:w="2977" w:type="dxa"/>
          </w:tcPr>
          <w:p w14:paraId="0A8003D3" w14:textId="77777777" w:rsidR="00EF4C64" w:rsidRPr="004C29D8" w:rsidRDefault="00EF4C64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6C1F7377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D9D96D1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71AF89B1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Código de resultado do NRL (caso existam erros).</w:t>
            </w:r>
          </w:p>
        </w:tc>
      </w:tr>
      <w:tr w:rsidR="00EF4C64" w:rsidRPr="004C29D8" w14:paraId="2C9A99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689982B5" w14:textId="77777777" w:rsidR="00EF4C64" w:rsidRPr="004C29D8" w:rsidRDefault="00EF4C64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64385575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033656F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2EC73DCC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EF4C64" w:rsidRPr="004C29D8" w14:paraId="3CC933A3" w14:textId="77777777">
        <w:trPr>
          <w:jc w:val="center"/>
        </w:trPr>
        <w:tc>
          <w:tcPr>
            <w:tcW w:w="2977" w:type="dxa"/>
            <w:vAlign w:val="center"/>
          </w:tcPr>
          <w:p w14:paraId="41F4D894" w14:textId="77777777" w:rsidR="00EF4C64" w:rsidRPr="004C29D8" w:rsidRDefault="00EF4C64">
            <w:pPr>
              <w:ind w:left="322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ficheiroResposta</w:t>
            </w:r>
            <w:proofErr w:type="spellEnd"/>
          </w:p>
        </w:tc>
        <w:tc>
          <w:tcPr>
            <w:tcW w:w="1480" w:type="dxa"/>
            <w:vAlign w:val="center"/>
          </w:tcPr>
          <w:p w14:paraId="69257A6F" w14:textId="77777777" w:rsidR="00EF4C64" w:rsidRPr="004C29D8" w:rsidRDefault="00EF4C64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5DD6D7E7" w14:textId="77777777" w:rsidR="00EF4C64" w:rsidRPr="004C29D8" w:rsidRDefault="00EF4C64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0..10</w:t>
            </w:r>
          </w:p>
        </w:tc>
        <w:tc>
          <w:tcPr>
            <w:tcW w:w="0" w:type="auto"/>
          </w:tcPr>
          <w:p w14:paraId="1625A21F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Lista de resultados dos documentos PDF não entregues.</w:t>
            </w:r>
          </w:p>
        </w:tc>
      </w:tr>
      <w:tr w:rsidR="00EF4C64" w:rsidRPr="004C29D8" w14:paraId="4323DC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0DCECCC9" w14:textId="77777777" w:rsidR="00EF4C64" w:rsidRPr="004C29D8" w:rsidRDefault="00EF4C64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nomeFicheiro</w:t>
            </w:r>
            <w:proofErr w:type="spellEnd"/>
          </w:p>
        </w:tc>
        <w:tc>
          <w:tcPr>
            <w:tcW w:w="1480" w:type="dxa"/>
          </w:tcPr>
          <w:p w14:paraId="5192E2F5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B19A3BA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1AADE6D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 do ficheiro.</w:t>
            </w:r>
          </w:p>
        </w:tc>
      </w:tr>
      <w:tr w:rsidR="00EF4C64" w:rsidRPr="004C29D8" w14:paraId="65345C2A" w14:textId="77777777">
        <w:trPr>
          <w:jc w:val="center"/>
        </w:trPr>
        <w:tc>
          <w:tcPr>
            <w:tcW w:w="2977" w:type="dxa"/>
          </w:tcPr>
          <w:p w14:paraId="51DC8EB5" w14:textId="77777777" w:rsidR="00EF4C64" w:rsidRPr="004C29D8" w:rsidRDefault="00EF4C64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ficheiro</w:t>
            </w:r>
          </w:p>
        </w:tc>
        <w:tc>
          <w:tcPr>
            <w:tcW w:w="1480" w:type="dxa"/>
          </w:tcPr>
          <w:p w14:paraId="155B84BB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72FFBEA4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58418912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Documento em base64.</w:t>
            </w:r>
          </w:p>
        </w:tc>
      </w:tr>
      <w:tr w:rsidR="00EF4C64" w:rsidRPr="004C29D8" w14:paraId="3EAECE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24C0B54A" w14:textId="77777777" w:rsidR="00EF4C64" w:rsidRPr="004C29D8" w:rsidRDefault="00EF4C64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existeMaisInformacao</w:t>
            </w:r>
            <w:proofErr w:type="spellEnd"/>
          </w:p>
        </w:tc>
        <w:tc>
          <w:tcPr>
            <w:tcW w:w="1480" w:type="dxa"/>
          </w:tcPr>
          <w:p w14:paraId="0FF79F4B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9A6B7B2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BE1EB05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Indicador da existência de mais PDF.</w:t>
            </w:r>
          </w:p>
          <w:p w14:paraId="25022A56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Se existirem mais PDF será devolvido </w:t>
            </w:r>
            <w:proofErr w:type="spellStart"/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true</w:t>
            </w:r>
            <w:proofErr w:type="spellEnd"/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, caso contrário será devolvido </w:t>
            </w:r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false</w:t>
            </w: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.</w:t>
            </w:r>
          </w:p>
          <w:p w14:paraId="5F1EE11C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</w:p>
        </w:tc>
      </w:tr>
      <w:tr w:rsidR="00EF4C64" w:rsidRPr="004C29D8" w14:paraId="169AA363" w14:textId="77777777">
        <w:trPr>
          <w:jc w:val="center"/>
        </w:trPr>
        <w:tc>
          <w:tcPr>
            <w:tcW w:w="2977" w:type="dxa"/>
          </w:tcPr>
          <w:p w14:paraId="5322E119" w14:textId="77777777" w:rsidR="00EF4C64" w:rsidRPr="004C29D8" w:rsidRDefault="00EF4C64">
            <w:pPr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7C224DE6" w14:textId="77777777" w:rsidR="00EF4C64" w:rsidRPr="004C29D8" w:rsidRDefault="00EF4C64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4B137E3E" w14:textId="77777777" w:rsidR="00EF4C64" w:rsidRPr="004C29D8" w:rsidRDefault="00EF4C64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45DEFCF2" w14:textId="77777777" w:rsidR="00EF4C64" w:rsidRPr="004C29D8" w:rsidRDefault="00EF4C64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457ACDC7" w14:textId="5B5DF0B5" w:rsidR="00EF4C64" w:rsidRDefault="00EF4C64" w:rsidP="00EF4C64"/>
    <w:p w14:paraId="3DE82BEB" w14:textId="77777777" w:rsidR="002B5105" w:rsidRDefault="002B5105" w:rsidP="00EF4C64"/>
    <w:p w14:paraId="798DB322" w14:textId="663B6A05" w:rsidR="00EF4C64" w:rsidRPr="002B5105" w:rsidRDefault="00EF4C64" w:rsidP="002B5105">
      <w:pPr>
        <w:pStyle w:val="Ttulo3"/>
      </w:pPr>
      <w:bookmarkStart w:id="57" w:name="_Toc126137675"/>
      <w:bookmarkStart w:id="58" w:name="_Toc233187271"/>
      <w:r>
        <w:t xml:space="preserve">Exemplo de </w:t>
      </w:r>
      <w:proofErr w:type="spellStart"/>
      <w:proofErr w:type="gramStart"/>
      <w:r>
        <w:t>SOAP:Body</w:t>
      </w:r>
      <w:bookmarkEnd w:id="57"/>
      <w:bookmarkEnd w:id="58"/>
      <w:proofErr w:type="spellEnd"/>
      <w:proofErr w:type="gramEnd"/>
      <w:r>
        <w:t xml:space="preserve"> </w:t>
      </w:r>
    </w:p>
    <w:p w14:paraId="5167478B" w14:textId="77777777" w:rsidR="00F02D87" w:rsidRDefault="00F02D87" w:rsidP="002B5105">
      <w:pPr>
        <w:pStyle w:val="Cabealho"/>
        <w:spacing w:line="360" w:lineRule="auto"/>
        <w:jc w:val="both"/>
        <w:rPr>
          <w:rFonts w:cs="Arial"/>
        </w:rPr>
      </w:pPr>
    </w:p>
    <w:p w14:paraId="2DF41A5F" w14:textId="74508E12" w:rsidR="00EF4C64" w:rsidRPr="002B5105" w:rsidRDefault="00EF4C64" w:rsidP="002B5105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IMPCauObterDocumentosPDFNaoEntregues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1DA3EAEA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477C549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IMPCauObterDocumentosPDFNaoEntregues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1D86249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r w:rsidRPr="00AF40EA">
        <w:rPr>
          <w:rFonts w:asciiTheme="minorHAnsi" w:hAnsiTheme="minorHAnsi" w:cs="Arial"/>
        </w:rPr>
        <w:t>obterDocumentosPDFNaoEntreguesInput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53F8E22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listaNRLs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23C771B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</w:rPr>
        <w:t>&lt;/numeroReferenciaLocal&gt;</w:t>
      </w:r>
    </w:p>
    <w:p w14:paraId="24B22EF6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PT999999999000000002</w:t>
      </w:r>
      <w:r w:rsidRPr="004C29D8">
        <w:rPr>
          <w:rFonts w:asciiTheme="minorHAnsi" w:hAnsiTheme="minorHAnsi" w:cs="Arial"/>
        </w:rPr>
        <w:t>&lt;/numeroReferenciaLocal&gt;</w:t>
      </w:r>
    </w:p>
    <w:p w14:paraId="62C05946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PT999999999000000003</w:t>
      </w:r>
      <w:r w:rsidRPr="004C29D8">
        <w:rPr>
          <w:rFonts w:asciiTheme="minorHAnsi" w:hAnsiTheme="minorHAnsi" w:cs="Arial"/>
        </w:rPr>
        <w:t>&lt;/numeroReferenciaLocal&gt;</w:t>
      </w:r>
    </w:p>
    <w:p w14:paraId="082DBE55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PT999999999000000004</w:t>
      </w:r>
      <w:r w:rsidRPr="004C29D8">
        <w:rPr>
          <w:rFonts w:asciiTheme="minorHAnsi" w:hAnsiTheme="minorHAnsi" w:cs="Arial"/>
        </w:rPr>
        <w:t>&lt;/numeroReferenciaLocal&gt;</w:t>
      </w:r>
    </w:p>
    <w:p w14:paraId="5DEB6592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PT999999999000000005</w:t>
      </w:r>
      <w:r w:rsidRPr="004C29D8">
        <w:rPr>
          <w:rFonts w:asciiTheme="minorHAnsi" w:hAnsiTheme="minorHAnsi" w:cs="Arial"/>
        </w:rPr>
        <w:t>&lt;/numeroReferenciaLocal&gt;</w:t>
      </w:r>
    </w:p>
    <w:p w14:paraId="2AA46FB3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&lt;/</w:t>
      </w:r>
      <w:proofErr w:type="spellStart"/>
      <w:r w:rsidRPr="004C29D8">
        <w:rPr>
          <w:rFonts w:asciiTheme="minorHAnsi" w:hAnsiTheme="minorHAnsi" w:cs="Arial"/>
        </w:rPr>
        <w:t>listaNRLs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15E01D2" w14:textId="4B96B1FD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           &lt;tipo&gt;</w:t>
      </w:r>
      <w:r w:rsidRPr="004C29D8">
        <w:rPr>
          <w:rFonts w:asciiTheme="minorHAnsi" w:hAnsiTheme="minorHAnsi" w:cs="Arial"/>
          <w:b/>
        </w:rPr>
        <w:t>VAL</w:t>
      </w:r>
      <w:r w:rsidRPr="004C29D8">
        <w:rPr>
          <w:rFonts w:asciiTheme="minorHAnsi" w:hAnsiTheme="minorHAnsi" w:cs="Arial"/>
        </w:rPr>
        <w:t>&lt;/tipo&gt;</w:t>
      </w:r>
    </w:p>
    <w:p w14:paraId="0E7875F6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&lt;/</w:t>
      </w:r>
      <w:proofErr w:type="spellStart"/>
      <w:r w:rsidRPr="00AF40EA">
        <w:rPr>
          <w:rFonts w:asciiTheme="minorHAnsi" w:hAnsiTheme="minorHAnsi" w:cs="Arial"/>
        </w:rPr>
        <w:t>obterDocumentosPDFNaoEntreguesInput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E521956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IMPCauObterDocumentosPDFNaoEntregues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6EA2DBB5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8D3A0A4" w14:textId="77777777" w:rsidR="00EA3D50" w:rsidRPr="004C29D8" w:rsidRDefault="00EA3D50" w:rsidP="00837A28">
      <w:pPr>
        <w:pStyle w:val="Cabealho"/>
        <w:spacing w:line="240" w:lineRule="auto"/>
        <w:rPr>
          <w:rFonts w:cs="Arial"/>
        </w:rPr>
      </w:pPr>
    </w:p>
    <w:p w14:paraId="69C6B760" w14:textId="77777777" w:rsidR="00EA3D50" w:rsidRPr="004C29D8" w:rsidRDefault="00EA3D50" w:rsidP="00837A28">
      <w:pPr>
        <w:pStyle w:val="Cabealho"/>
        <w:spacing w:line="240" w:lineRule="auto"/>
        <w:rPr>
          <w:rFonts w:cs="Arial"/>
        </w:rPr>
      </w:pPr>
      <w:r w:rsidRPr="004C29D8">
        <w:rPr>
          <w:rFonts w:cs="Arial"/>
        </w:rPr>
        <w:t>Como resultado desta invocação será devolvido o seguinte:</w:t>
      </w:r>
    </w:p>
    <w:p w14:paraId="0775CB33" w14:textId="77777777" w:rsidR="00EA3D50" w:rsidRPr="004C29D8" w:rsidRDefault="00EA3D50" w:rsidP="00837A28">
      <w:pPr>
        <w:pStyle w:val="Cabealho"/>
        <w:spacing w:line="240" w:lineRule="auto"/>
        <w:rPr>
          <w:rFonts w:cs="Arial"/>
        </w:rPr>
      </w:pPr>
    </w:p>
    <w:p w14:paraId="4D011787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DF07221" w14:textId="0AFA6BB3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IMPCauObterDocumentosPDFNaoEntregues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C573EE5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A14A80A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57F611A" w14:textId="77777777" w:rsidR="00EA3D50" w:rsidRPr="004C29D8" w:rsidRDefault="00EA3D50" w:rsidP="00837A28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2BCD146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processada com </w:t>
      </w:r>
      <w:proofErr w:type="gramStart"/>
      <w:r w:rsidRPr="004C29D8">
        <w:rPr>
          <w:rFonts w:asciiTheme="minorHAnsi" w:hAnsiTheme="minorHAnsi" w:cs="Arial"/>
          <w:b/>
        </w:rPr>
        <w:t>sucesso.</w:t>
      </w:r>
      <w:r w:rsidRPr="004C29D8">
        <w:rPr>
          <w:rFonts w:asciiTheme="minorHAnsi" w:hAnsiTheme="minorHAnsi" w:cs="Arial"/>
        </w:rPr>
        <w:t>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0B5586D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80E19F3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0065CA4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bCs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5F1CBF7E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bCs/>
        </w:rPr>
      </w:pP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  <w:t>&lt;</w:t>
      </w:r>
      <w:proofErr w:type="spellStart"/>
      <w:r w:rsidRPr="004C29D8">
        <w:rPr>
          <w:rFonts w:asciiTheme="minorHAnsi" w:hAnsiTheme="minorHAnsi" w:cs="Arial"/>
          <w:bCs/>
        </w:rPr>
        <w:t>codigoResultado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  <w:b/>
        </w:rPr>
        <w:t>100</w:t>
      </w:r>
      <w:r w:rsidRPr="004C29D8">
        <w:rPr>
          <w:rFonts w:asciiTheme="minorHAnsi" w:hAnsiTheme="minorHAnsi" w:cs="Arial"/>
          <w:bCs/>
        </w:rPr>
        <w:t>&lt;/</w:t>
      </w:r>
      <w:proofErr w:type="spellStart"/>
      <w:r w:rsidRPr="004C29D8">
        <w:rPr>
          <w:rFonts w:asciiTheme="minorHAnsi" w:hAnsiTheme="minorHAnsi" w:cs="Arial"/>
          <w:bCs/>
        </w:rPr>
        <w:t>codigoResultado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</w:p>
    <w:p w14:paraId="6CEB1C4A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  <w:t>&lt;</w:t>
      </w:r>
      <w:proofErr w:type="spellStart"/>
      <w:r w:rsidRPr="004C29D8">
        <w:rPr>
          <w:rFonts w:asciiTheme="minorHAnsi" w:hAnsiTheme="minorHAnsi" w:cs="Arial"/>
          <w:bCs/>
        </w:rPr>
        <w:t>descricaoResultado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  <w:b/>
        </w:rPr>
        <w:t xml:space="preserve">Dados </w:t>
      </w:r>
      <w:proofErr w:type="gramStart"/>
      <w:r w:rsidRPr="004C29D8">
        <w:rPr>
          <w:rFonts w:asciiTheme="minorHAnsi" w:hAnsiTheme="minorHAnsi" w:cs="Arial"/>
          <w:b/>
        </w:rPr>
        <w:t>encontrados.</w:t>
      </w:r>
      <w:r w:rsidRPr="004C29D8">
        <w:rPr>
          <w:rFonts w:asciiTheme="minorHAnsi" w:hAnsiTheme="minorHAnsi" w:cs="Arial"/>
          <w:bCs/>
        </w:rPr>
        <w:t>&lt;</w:t>
      </w:r>
      <w:proofErr w:type="gramEnd"/>
      <w:r w:rsidRPr="004C29D8">
        <w:rPr>
          <w:rFonts w:asciiTheme="minorHAnsi" w:hAnsiTheme="minorHAnsi" w:cs="Arial"/>
          <w:bCs/>
        </w:rPr>
        <w:t>/</w:t>
      </w:r>
      <w:proofErr w:type="spellStart"/>
      <w:r w:rsidRPr="004C29D8">
        <w:rPr>
          <w:rFonts w:asciiTheme="minorHAnsi" w:hAnsiTheme="minorHAnsi" w:cs="Arial"/>
          <w:bCs/>
        </w:rPr>
        <w:t>descricaoResultado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  <w:bCs/>
        </w:rPr>
        <w:tab/>
      </w:r>
    </w:p>
    <w:p w14:paraId="12A922B8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DA5AC9B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A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7DBA640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2085CD7A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8288E32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6E3FBF0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B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34515FC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0C691853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6D6EF56" w14:textId="77777777" w:rsidR="00EA3D50" w:rsidRPr="004C29D8" w:rsidRDefault="00EA3D50" w:rsidP="00EA3D50">
      <w:pPr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center" w:pos="4153"/>
          <w:tab w:val="right" w:pos="8306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  <w:proofErr w:type="spellStart"/>
      <w:r w:rsidRPr="004C29D8">
        <w:rPr>
          <w:rFonts w:asciiTheme="minorHAnsi" w:hAnsiTheme="minorHAnsi" w:cs="Arial"/>
          <w:b/>
        </w:rPr>
        <w:t>true</w:t>
      </w:r>
      <w:proofErr w:type="spellEnd"/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EA89623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494C0D0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9B5CE64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PT999999999000000002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7EBBC291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bCs/>
        </w:rPr>
      </w:pP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  <w:t>&lt;</w:t>
      </w:r>
      <w:proofErr w:type="spellStart"/>
      <w:r w:rsidRPr="004C29D8">
        <w:rPr>
          <w:rFonts w:asciiTheme="minorHAnsi" w:hAnsiTheme="minorHAnsi" w:cs="Arial"/>
          <w:bCs/>
        </w:rPr>
        <w:t>codigoResultado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  <w:b/>
        </w:rPr>
        <w:t>102</w:t>
      </w:r>
      <w:r w:rsidRPr="004C29D8">
        <w:rPr>
          <w:rFonts w:asciiTheme="minorHAnsi" w:hAnsiTheme="minorHAnsi" w:cs="Arial"/>
          <w:bCs/>
        </w:rPr>
        <w:t>&lt;/</w:t>
      </w:r>
      <w:proofErr w:type="spellStart"/>
      <w:r w:rsidRPr="004C29D8">
        <w:rPr>
          <w:rFonts w:asciiTheme="minorHAnsi" w:hAnsiTheme="minorHAnsi" w:cs="Arial"/>
          <w:bCs/>
        </w:rPr>
        <w:t>codigoResultado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</w:p>
    <w:p w14:paraId="042438A1" w14:textId="77777777" w:rsidR="00EA3D50" w:rsidRPr="004C29D8" w:rsidRDefault="00EA3D50" w:rsidP="00EA3D50">
      <w:pPr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center" w:pos="4153"/>
          <w:tab w:val="right" w:pos="8306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</w:r>
      <w:r w:rsidRPr="004C29D8">
        <w:rPr>
          <w:rFonts w:asciiTheme="minorHAnsi" w:hAnsiTheme="minorHAnsi" w:cs="Arial"/>
          <w:bCs/>
        </w:rPr>
        <w:tab/>
        <w:t>&lt;</w:t>
      </w:r>
      <w:proofErr w:type="spellStart"/>
      <w:r w:rsidRPr="004C29D8">
        <w:rPr>
          <w:rFonts w:asciiTheme="minorHAnsi" w:hAnsiTheme="minorHAnsi" w:cs="Arial"/>
          <w:bCs/>
        </w:rPr>
        <w:t>descricaoResultado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  <w:b/>
        </w:rPr>
        <w:t xml:space="preserve">Número de Referência Local </w:t>
      </w:r>
      <w:proofErr w:type="gramStart"/>
      <w:r w:rsidRPr="004C29D8">
        <w:rPr>
          <w:rFonts w:asciiTheme="minorHAnsi" w:hAnsiTheme="minorHAnsi" w:cs="Arial"/>
          <w:b/>
        </w:rPr>
        <w:t>inexistente.</w:t>
      </w:r>
      <w:r w:rsidRPr="004C29D8">
        <w:rPr>
          <w:rFonts w:asciiTheme="minorHAnsi" w:hAnsiTheme="minorHAnsi" w:cs="Arial"/>
          <w:bCs/>
        </w:rPr>
        <w:t>&lt;</w:t>
      </w:r>
      <w:proofErr w:type="gramEnd"/>
      <w:r w:rsidRPr="004C29D8">
        <w:rPr>
          <w:rFonts w:asciiTheme="minorHAnsi" w:hAnsiTheme="minorHAnsi" w:cs="Arial"/>
          <w:bCs/>
        </w:rPr>
        <w:t>/</w:t>
      </w:r>
      <w:proofErr w:type="spellStart"/>
      <w:r w:rsidRPr="004C29D8">
        <w:rPr>
          <w:rFonts w:asciiTheme="minorHAnsi" w:hAnsiTheme="minorHAnsi" w:cs="Arial"/>
          <w:bCs/>
        </w:rPr>
        <w:t>descricaoResultado</w:t>
      </w:r>
      <w:proofErr w:type="spellEnd"/>
      <w:r w:rsidRPr="004C29D8">
        <w:rPr>
          <w:rFonts w:asciiTheme="minorHAnsi" w:hAnsiTheme="minorHAnsi" w:cs="Arial"/>
          <w:bCs/>
        </w:rPr>
        <w:t>&gt;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false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C9D2704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3EEBCF0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8D32006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 xml:space="preserve">         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680620C" w14:textId="1603CED0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IMPCauObterDocumentosPDFNaoEntregues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63E0E00" w14:textId="77777777" w:rsidR="00EA3D50" w:rsidRPr="004C29D8" w:rsidRDefault="00EA3D50" w:rsidP="00EA3D50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5ABCCDA" w14:textId="77777777" w:rsidR="00EA3D50" w:rsidRDefault="00EA3D50" w:rsidP="00BF4560"/>
    <w:p w14:paraId="041C9605" w14:textId="77777777" w:rsidR="00437345" w:rsidRPr="004C29D8" w:rsidRDefault="00437345" w:rsidP="00BF4560"/>
    <w:p w14:paraId="2445DBA4" w14:textId="77777777" w:rsidR="00A6232C" w:rsidRPr="004C29D8" w:rsidRDefault="00A6232C" w:rsidP="00A6232C">
      <w:pPr>
        <w:pStyle w:val="Ttulo2"/>
      </w:pPr>
      <w:bookmarkStart w:id="59" w:name="_Toc126137676"/>
      <w:bookmarkStart w:id="60" w:name="_Toc233187272"/>
      <w:r>
        <w:t xml:space="preserve">Serviço </w:t>
      </w:r>
      <w:proofErr w:type="spellStart"/>
      <w:r>
        <w:t>IMPCauObterMensagensEntregues</w:t>
      </w:r>
      <w:bookmarkEnd w:id="59"/>
      <w:bookmarkEnd w:id="60"/>
      <w:proofErr w:type="spellEnd"/>
    </w:p>
    <w:p w14:paraId="2707F886" w14:textId="77777777" w:rsidR="00A6232C" w:rsidRPr="004C29D8" w:rsidRDefault="00A6232C" w:rsidP="00A6232C"/>
    <w:p w14:paraId="64FC3992" w14:textId="58AE0582" w:rsidR="00A6232C" w:rsidRPr="00523377" w:rsidRDefault="00A6232C" w:rsidP="00523377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00A6232C" w:rsidRPr="004C29D8" w14:paraId="42C5612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3B397739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59" w:type="dxa"/>
          </w:tcPr>
          <w:p w14:paraId="269F8FBD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525A0AD1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635DE6DD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978" w:type="dxa"/>
          </w:tcPr>
          <w:p w14:paraId="246E9E8E" w14:textId="77777777" w:rsidR="00A6232C" w:rsidRPr="004C29D8" w:rsidRDefault="00A6232C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A6232C" w:rsidRPr="004C29D8" w14:paraId="385B42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292C545B" w14:textId="77777777" w:rsidR="00A6232C" w:rsidRPr="004C29D8" w:rsidRDefault="00A6232C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obter</w:t>
            </w:r>
            <w:r>
              <w:rPr>
                <w:rFonts w:cs="Arial"/>
                <w:b/>
                <w:bCs/>
                <w:sz w:val="18"/>
                <w:szCs w:val="16"/>
                <w:lang w:val="pt-PT"/>
              </w:rPr>
              <w:t>Mensagens</w:t>
            </w: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EntreguesInput</w:t>
            </w:r>
            <w:proofErr w:type="spellEnd"/>
          </w:p>
        </w:tc>
        <w:tc>
          <w:tcPr>
            <w:tcW w:w="1559" w:type="dxa"/>
          </w:tcPr>
          <w:p w14:paraId="24ACFC54" w14:textId="77777777" w:rsidR="00A6232C" w:rsidRPr="004C29D8" w:rsidRDefault="00A6232C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1B58F11E" w14:textId="77777777" w:rsidR="00A6232C" w:rsidRPr="004C29D8" w:rsidRDefault="00A6232C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3E26D421" w14:textId="77777777" w:rsidR="00A6232C" w:rsidRPr="004C29D8" w:rsidRDefault="00A6232C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1..1</w:t>
            </w:r>
          </w:p>
        </w:tc>
        <w:tc>
          <w:tcPr>
            <w:tcW w:w="2978" w:type="dxa"/>
          </w:tcPr>
          <w:p w14:paraId="72A4D3B9" w14:textId="77777777" w:rsidR="00A6232C" w:rsidRPr="004C29D8" w:rsidRDefault="00A6232C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A6232C" w:rsidRPr="004C29D8" w14:paraId="4B93629D" w14:textId="77777777">
        <w:trPr>
          <w:jc w:val="center"/>
        </w:trPr>
        <w:tc>
          <w:tcPr>
            <w:tcW w:w="2552" w:type="dxa"/>
          </w:tcPr>
          <w:p w14:paraId="2024C0CB" w14:textId="77777777" w:rsidR="00A6232C" w:rsidRPr="004C29D8" w:rsidRDefault="00A6232C">
            <w:pPr>
              <w:ind w:left="175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559" w:type="dxa"/>
          </w:tcPr>
          <w:p w14:paraId="3D04F507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0238D9C0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22</w:t>
            </w:r>
          </w:p>
        </w:tc>
        <w:tc>
          <w:tcPr>
            <w:tcW w:w="992" w:type="dxa"/>
          </w:tcPr>
          <w:p w14:paraId="5A0643CF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978" w:type="dxa"/>
          </w:tcPr>
          <w:p w14:paraId="3D644AB9" w14:textId="77777777" w:rsidR="00A6232C" w:rsidRPr="004C29D8" w:rsidRDefault="00A6232C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Número de Referência Local da declaração.</w:t>
            </w:r>
          </w:p>
        </w:tc>
      </w:tr>
      <w:tr w:rsidR="00A6232C" w:rsidRPr="004C29D8" w14:paraId="78EAE0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552" w:type="dxa"/>
          </w:tcPr>
          <w:p w14:paraId="703AFED8" w14:textId="77777777" w:rsidR="00A6232C" w:rsidRPr="004C29D8" w:rsidRDefault="00A6232C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</w:t>
            </w:r>
          </w:p>
        </w:tc>
        <w:tc>
          <w:tcPr>
            <w:tcW w:w="1559" w:type="dxa"/>
          </w:tcPr>
          <w:p w14:paraId="224F8E32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610ED307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992" w:type="dxa"/>
          </w:tcPr>
          <w:p w14:paraId="10C29C98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2978" w:type="dxa"/>
          </w:tcPr>
          <w:p w14:paraId="14FE4006" w14:textId="77777777" w:rsidR="00A6232C" w:rsidRPr="004C29D8" w:rsidRDefault="00A6232C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 de Mensagem.</w:t>
            </w:r>
          </w:p>
        </w:tc>
      </w:tr>
    </w:tbl>
    <w:p w14:paraId="65B827AC" w14:textId="77777777" w:rsidR="00A6232C" w:rsidRPr="004C29D8" w:rsidRDefault="00A6232C" w:rsidP="00A6232C"/>
    <w:p w14:paraId="7557400F" w14:textId="735F6B07" w:rsidR="00A6232C" w:rsidRPr="004C29D8" w:rsidRDefault="00A6232C" w:rsidP="00A6232C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91"/>
      </w:tblGrid>
      <w:tr w:rsidR="00A6232C" w:rsidRPr="004C29D8" w14:paraId="7C2D109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2F41740A" w14:textId="77777777" w:rsidR="00A6232C" w:rsidRPr="004C29D8" w:rsidRDefault="00A6232C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7D0D6F62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0776F4F2" w14:textId="77777777" w:rsidR="00A6232C" w:rsidRPr="004C29D8" w:rsidRDefault="00A6232C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799FA294" w14:textId="77777777" w:rsidR="00A6232C" w:rsidRPr="004C29D8" w:rsidRDefault="00A6232C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A6232C" w:rsidRPr="004C29D8" w14:paraId="5DF482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67E2180A" w14:textId="77777777" w:rsidR="00A6232C" w:rsidRPr="004C29D8" w:rsidRDefault="00A6232C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67C137D5" w14:textId="77777777" w:rsidR="00A6232C" w:rsidRPr="004C29D8" w:rsidRDefault="00A6232C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7A87DE69" w14:textId="77777777" w:rsidR="00A6232C" w:rsidRPr="004C29D8" w:rsidRDefault="00A6232C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496C61E6" w14:textId="77777777" w:rsidR="00A6232C" w:rsidRPr="004C29D8" w:rsidRDefault="00A6232C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A6232C" w:rsidRPr="004C29D8" w14:paraId="5177B4EA" w14:textId="77777777">
        <w:trPr>
          <w:jc w:val="center"/>
        </w:trPr>
        <w:tc>
          <w:tcPr>
            <w:tcW w:w="2977" w:type="dxa"/>
          </w:tcPr>
          <w:p w14:paraId="084CDE48" w14:textId="77777777" w:rsidR="00A6232C" w:rsidRPr="004C29D8" w:rsidRDefault="00A6232C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07F83804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889AC58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34A5A355" w14:textId="77777777" w:rsidR="00A6232C" w:rsidRPr="004C29D8" w:rsidRDefault="00A6232C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A6232C" w:rsidRPr="004C29D8" w14:paraId="0FBCDA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78646852" w14:textId="77777777" w:rsidR="00A6232C" w:rsidRPr="004C29D8" w:rsidRDefault="00A6232C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3F030089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71384D3A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17F79286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A6232C" w:rsidRPr="004C29D8" w14:paraId="23D41DEF" w14:textId="77777777">
        <w:trPr>
          <w:jc w:val="center"/>
        </w:trPr>
        <w:tc>
          <w:tcPr>
            <w:tcW w:w="2977" w:type="dxa"/>
          </w:tcPr>
          <w:p w14:paraId="5B0D8C3C" w14:textId="77777777" w:rsidR="00A6232C" w:rsidRPr="004C29D8" w:rsidRDefault="00A6232C">
            <w:pPr>
              <w:rPr>
                <w:b/>
                <w:bCs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b/>
                <w:bCs/>
                <w:sz w:val="18"/>
                <w:szCs w:val="18"/>
                <w:lang w:val="pt-PT"/>
              </w:rPr>
              <w:t>declaracao</w:t>
            </w:r>
            <w:proofErr w:type="spellEnd"/>
          </w:p>
        </w:tc>
        <w:tc>
          <w:tcPr>
            <w:tcW w:w="1480" w:type="dxa"/>
          </w:tcPr>
          <w:p w14:paraId="31C9C279" w14:textId="77777777" w:rsidR="00A6232C" w:rsidRPr="004C29D8" w:rsidRDefault="00A6232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</w:tcPr>
          <w:p w14:paraId="24366C48" w14:textId="77777777" w:rsidR="00A6232C" w:rsidRPr="004C29D8" w:rsidRDefault="00A6232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56E4D534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</w:p>
        </w:tc>
      </w:tr>
      <w:tr w:rsidR="00A6232C" w:rsidRPr="004C29D8" w14:paraId="75FB01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B8D1ED6" w14:textId="77777777" w:rsidR="00A6232C" w:rsidRPr="004C29D8" w:rsidRDefault="00A6232C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480" w:type="dxa"/>
          </w:tcPr>
          <w:p w14:paraId="0FE4B663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435A1BF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288AF58E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Número de referência local que identifica a declaração</w:t>
            </w:r>
          </w:p>
        </w:tc>
      </w:tr>
      <w:tr w:rsidR="00A6232C" w:rsidRPr="004C29D8" w14:paraId="59DB7285" w14:textId="77777777">
        <w:trPr>
          <w:jc w:val="center"/>
        </w:trPr>
        <w:tc>
          <w:tcPr>
            <w:tcW w:w="2977" w:type="dxa"/>
          </w:tcPr>
          <w:p w14:paraId="3984F966" w14:textId="77777777" w:rsidR="00A6232C" w:rsidRPr="004C29D8" w:rsidRDefault="00A6232C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3D6088E9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3B7117BB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7CA8268A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Código do resultado para o NRL (caso existam erros).</w:t>
            </w:r>
          </w:p>
        </w:tc>
      </w:tr>
      <w:tr w:rsidR="00A6232C" w:rsidRPr="004C29D8" w14:paraId="08FFDB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52C531DB" w14:textId="77777777" w:rsidR="00A6232C" w:rsidRPr="004C29D8" w:rsidRDefault="00A6232C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72167AB8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36ECEB7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2CFD35A6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A6232C" w:rsidRPr="004C29D8" w14:paraId="47900055" w14:textId="77777777">
        <w:trPr>
          <w:jc w:val="center"/>
        </w:trPr>
        <w:tc>
          <w:tcPr>
            <w:tcW w:w="2977" w:type="dxa"/>
            <w:vAlign w:val="center"/>
          </w:tcPr>
          <w:p w14:paraId="5A9E224D" w14:textId="77777777" w:rsidR="00A6232C" w:rsidRPr="004C29D8" w:rsidRDefault="00A6232C">
            <w:pPr>
              <w:ind w:left="322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ficheiroResposta</w:t>
            </w:r>
            <w:proofErr w:type="spellEnd"/>
          </w:p>
        </w:tc>
        <w:tc>
          <w:tcPr>
            <w:tcW w:w="1480" w:type="dxa"/>
            <w:vAlign w:val="center"/>
          </w:tcPr>
          <w:p w14:paraId="7F96BDBC" w14:textId="77777777" w:rsidR="00A6232C" w:rsidRPr="004C29D8" w:rsidRDefault="00A6232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54F9C65D" w14:textId="77777777" w:rsidR="00A6232C" w:rsidRPr="004C29D8" w:rsidRDefault="00A6232C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0..50</w:t>
            </w:r>
          </w:p>
        </w:tc>
        <w:tc>
          <w:tcPr>
            <w:tcW w:w="0" w:type="auto"/>
          </w:tcPr>
          <w:p w14:paraId="0D3BBB60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Lista de resultados das mensagens XML entregues.</w:t>
            </w:r>
          </w:p>
        </w:tc>
      </w:tr>
      <w:tr w:rsidR="00A6232C" w:rsidRPr="004C29D8" w14:paraId="489452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7A698807" w14:textId="77777777" w:rsidR="00A6232C" w:rsidRPr="004C29D8" w:rsidRDefault="00A6232C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nomeFicheiro</w:t>
            </w:r>
            <w:proofErr w:type="spellEnd"/>
          </w:p>
        </w:tc>
        <w:tc>
          <w:tcPr>
            <w:tcW w:w="1480" w:type="dxa"/>
          </w:tcPr>
          <w:p w14:paraId="3D947BDD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460A8ED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0B3D4532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 do ficheiro.</w:t>
            </w:r>
          </w:p>
        </w:tc>
      </w:tr>
      <w:tr w:rsidR="00A6232C" w:rsidRPr="004C29D8" w14:paraId="312F6314" w14:textId="77777777">
        <w:trPr>
          <w:jc w:val="center"/>
        </w:trPr>
        <w:tc>
          <w:tcPr>
            <w:tcW w:w="2977" w:type="dxa"/>
          </w:tcPr>
          <w:p w14:paraId="7D290417" w14:textId="77777777" w:rsidR="00A6232C" w:rsidRPr="004C29D8" w:rsidRDefault="00A6232C">
            <w:pPr>
              <w:ind w:left="463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ficheiro</w:t>
            </w:r>
          </w:p>
        </w:tc>
        <w:tc>
          <w:tcPr>
            <w:tcW w:w="1480" w:type="dxa"/>
          </w:tcPr>
          <w:p w14:paraId="298ED0AE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6E87375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7EA23DF2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Documento em base64.</w:t>
            </w:r>
          </w:p>
        </w:tc>
      </w:tr>
      <w:tr w:rsidR="00A6232C" w:rsidRPr="004C29D8" w14:paraId="27564B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01F8BAFB" w14:textId="77777777" w:rsidR="00A6232C" w:rsidRPr="004C29D8" w:rsidRDefault="00A6232C">
            <w:pPr>
              <w:ind w:left="316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existeMaisInformacao</w:t>
            </w:r>
            <w:proofErr w:type="spellEnd"/>
          </w:p>
        </w:tc>
        <w:tc>
          <w:tcPr>
            <w:tcW w:w="1480" w:type="dxa"/>
          </w:tcPr>
          <w:p w14:paraId="3E29D1F3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5683BE8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ACF21F3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Indicador da existência de mais mensagens XML. Se existirem mais mensagens XML será devolvido </w:t>
            </w:r>
            <w:proofErr w:type="spellStart"/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true</w:t>
            </w:r>
            <w:proofErr w:type="spellEnd"/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, caso contrário será devolvido </w:t>
            </w:r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false</w:t>
            </w: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A6232C" w:rsidRPr="004C29D8" w14:paraId="02582B37" w14:textId="77777777">
        <w:trPr>
          <w:jc w:val="center"/>
        </w:trPr>
        <w:tc>
          <w:tcPr>
            <w:tcW w:w="2977" w:type="dxa"/>
          </w:tcPr>
          <w:p w14:paraId="34ADBAD2" w14:textId="77777777" w:rsidR="00A6232C" w:rsidRPr="004C29D8" w:rsidRDefault="00A6232C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07E4CD94" w14:textId="77777777" w:rsidR="00A6232C" w:rsidRPr="004C29D8" w:rsidRDefault="00A6232C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6FAF5E96" w14:textId="77777777" w:rsidR="00A6232C" w:rsidRPr="004C29D8" w:rsidRDefault="00A6232C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35CC86B2" w14:textId="77777777" w:rsidR="00A6232C" w:rsidRPr="004C29D8" w:rsidRDefault="00A6232C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08FD5778" w14:textId="77777777" w:rsidR="00523377" w:rsidRDefault="00523377" w:rsidP="00523377">
      <w:bookmarkStart w:id="61" w:name="_Toc126137677"/>
    </w:p>
    <w:p w14:paraId="4B48C486" w14:textId="77777777" w:rsidR="00A32451" w:rsidRDefault="00A32451" w:rsidP="00523377"/>
    <w:p w14:paraId="044747F9" w14:textId="762212BA" w:rsidR="00A6232C" w:rsidRPr="00523377" w:rsidRDefault="00A6232C" w:rsidP="00523377">
      <w:pPr>
        <w:pStyle w:val="Ttulo3"/>
      </w:pPr>
      <w:bookmarkStart w:id="62" w:name="_Toc233187273"/>
      <w:r>
        <w:t xml:space="preserve">Exemplo de </w:t>
      </w:r>
      <w:proofErr w:type="spellStart"/>
      <w:proofErr w:type="gramStart"/>
      <w:r>
        <w:t>SOAP:Body</w:t>
      </w:r>
      <w:bookmarkEnd w:id="61"/>
      <w:bookmarkEnd w:id="62"/>
      <w:proofErr w:type="spellEnd"/>
      <w:proofErr w:type="gramEnd"/>
      <w:r>
        <w:t xml:space="preserve"> </w:t>
      </w:r>
    </w:p>
    <w:p w14:paraId="0448F6D8" w14:textId="77777777" w:rsidR="007371D9" w:rsidRDefault="007371D9" w:rsidP="00A6232C">
      <w:pPr>
        <w:pStyle w:val="Cabealho"/>
        <w:spacing w:line="360" w:lineRule="auto"/>
        <w:jc w:val="both"/>
        <w:rPr>
          <w:rFonts w:cs="Arial"/>
        </w:rPr>
      </w:pPr>
    </w:p>
    <w:p w14:paraId="3DA0DD95" w14:textId="7805743B" w:rsidR="00A6232C" w:rsidRDefault="00A6232C" w:rsidP="00A6232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IMPCauObterMensagensEntregues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474A975C" w14:textId="77777777" w:rsidR="00BF4560" w:rsidRDefault="00BF4560" w:rsidP="00A6232C">
      <w:pPr>
        <w:pStyle w:val="Cabealho"/>
        <w:spacing w:line="360" w:lineRule="auto"/>
        <w:jc w:val="both"/>
        <w:rPr>
          <w:rFonts w:cs="Arial"/>
        </w:rPr>
      </w:pPr>
    </w:p>
    <w:p w14:paraId="5778FE93" w14:textId="77777777" w:rsidR="00BF4560" w:rsidRDefault="00BF4560" w:rsidP="00A6232C">
      <w:pPr>
        <w:pStyle w:val="Cabealho"/>
        <w:spacing w:line="360" w:lineRule="auto"/>
        <w:jc w:val="both"/>
        <w:rPr>
          <w:rFonts w:cs="Arial"/>
        </w:rPr>
      </w:pPr>
    </w:p>
    <w:p w14:paraId="3EDC4547" w14:textId="77777777" w:rsidR="00BF4560" w:rsidRDefault="00BF4560" w:rsidP="00A6232C">
      <w:pPr>
        <w:pStyle w:val="Cabealho"/>
        <w:spacing w:line="360" w:lineRule="auto"/>
        <w:jc w:val="both"/>
        <w:rPr>
          <w:rFonts w:cs="Arial"/>
        </w:rPr>
      </w:pPr>
    </w:p>
    <w:p w14:paraId="6C6D1FB7" w14:textId="77777777" w:rsidR="00BF4560" w:rsidRPr="004C29D8" w:rsidRDefault="00BF4560" w:rsidP="00A6232C">
      <w:pPr>
        <w:pStyle w:val="Cabealho"/>
        <w:spacing w:line="360" w:lineRule="auto"/>
        <w:jc w:val="both"/>
      </w:pPr>
    </w:p>
    <w:p w14:paraId="37F4571D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3BECDFA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IMPCauObterMensagensEntregues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39F0AC83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obterMensagensEntreguesInput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116FC5F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</w:rPr>
        <w:t>&lt;/numeroReferenciaLocal&gt;</w:t>
      </w:r>
    </w:p>
    <w:p w14:paraId="49DCC019" w14:textId="1C0B99F0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&lt;tipo&gt;</w:t>
      </w:r>
      <w:r w:rsidRPr="004C29D8">
        <w:rPr>
          <w:rFonts w:asciiTheme="minorHAnsi" w:hAnsiTheme="minorHAnsi" w:cs="Arial"/>
          <w:b/>
        </w:rPr>
        <w:t>VAL</w:t>
      </w:r>
      <w:r w:rsidRPr="004C29D8">
        <w:rPr>
          <w:rFonts w:asciiTheme="minorHAnsi" w:hAnsiTheme="minorHAnsi" w:cs="Arial"/>
        </w:rPr>
        <w:t>&lt;/tipo&gt;</w:t>
      </w:r>
    </w:p>
    <w:p w14:paraId="34C25507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obterMensagensEntreguesInput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E44AE22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IMPCauObterMensagensEntregues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BD917DB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62750DAA" w14:textId="77777777" w:rsidR="00A6232C" w:rsidRPr="004C29D8" w:rsidRDefault="00A6232C" w:rsidP="00523377">
      <w:pPr>
        <w:spacing w:line="240" w:lineRule="auto"/>
      </w:pPr>
    </w:p>
    <w:p w14:paraId="1638005B" w14:textId="77777777" w:rsidR="00A6232C" w:rsidRPr="004C29D8" w:rsidRDefault="00A6232C" w:rsidP="00523377">
      <w:pPr>
        <w:spacing w:line="240" w:lineRule="auto"/>
      </w:pPr>
      <w:r w:rsidRPr="004C29D8">
        <w:t>A este pedido o sistema responde da seguinte forma:</w:t>
      </w:r>
    </w:p>
    <w:p w14:paraId="7D726F42" w14:textId="77777777" w:rsidR="00A6232C" w:rsidRPr="004C29D8" w:rsidRDefault="00A6232C" w:rsidP="00523377">
      <w:pPr>
        <w:spacing w:line="240" w:lineRule="auto"/>
      </w:pPr>
    </w:p>
    <w:p w14:paraId="2A232CC4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2279235C" w14:textId="4C82FD01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IMPCauObterMensagensEntregues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1C4E5731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473B351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5B2ECF6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C397E99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processada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4BA7644" w14:textId="77777777" w:rsidR="00A6232C" w:rsidRPr="004C29D8" w:rsidRDefault="00A6232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05801DE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B4C8275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3135900E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10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EE442D9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Dados </w:t>
      </w:r>
      <w:proofErr w:type="gramStart"/>
      <w:r w:rsidRPr="004C29D8">
        <w:rPr>
          <w:rFonts w:asciiTheme="minorHAnsi" w:hAnsiTheme="minorHAnsi" w:cs="Arial"/>
          <w:b/>
        </w:rPr>
        <w:t>encontrados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5E56FE6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E02A825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A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16F941E6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7361DFB4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CD003B7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32B38C2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B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C2D2392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7ABA819C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00B3B40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9ECF093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1D60794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AED79E2" w14:textId="21238816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IMPCauObterMensagensEntregues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36980A9" w14:textId="77777777" w:rsidR="00A6232C" w:rsidRPr="004C29D8" w:rsidRDefault="00A6232C" w:rsidP="00A6232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6FFA7B3" w14:textId="77777777" w:rsidR="007371D9" w:rsidRDefault="007371D9" w:rsidP="007371D9">
      <w:bookmarkStart w:id="63" w:name="_Toc126137678"/>
    </w:p>
    <w:p w14:paraId="25AD7CFA" w14:textId="7BE7644C" w:rsidR="005F0ACE" w:rsidRPr="004C29D8" w:rsidRDefault="48E42221" w:rsidP="00A32451">
      <w:pPr>
        <w:pStyle w:val="Ttulo2"/>
        <w:numPr>
          <w:ilvl w:val="0"/>
          <w:numId w:val="0"/>
        </w:numPr>
        <w:ind w:left="426"/>
      </w:pPr>
      <w:bookmarkStart w:id="64" w:name="_Toc233187274"/>
      <w:r>
        <w:lastRenderedPageBreak/>
        <w:t xml:space="preserve">4.10. </w:t>
      </w:r>
      <w:r w:rsidR="005F0ACE">
        <w:t xml:space="preserve">Serviço </w:t>
      </w:r>
      <w:proofErr w:type="spellStart"/>
      <w:r w:rsidR="005F0ACE">
        <w:t>IMPCauObterMensagensNaoEntregues</w:t>
      </w:r>
      <w:bookmarkEnd w:id="63"/>
      <w:bookmarkEnd w:id="64"/>
      <w:proofErr w:type="spellEnd"/>
    </w:p>
    <w:p w14:paraId="64DE3317" w14:textId="77777777" w:rsidR="00523377" w:rsidRDefault="00523377" w:rsidP="005F0ACE">
      <w:pPr>
        <w:rPr>
          <w:rFonts w:cs="Arial"/>
          <w:b/>
          <w:u w:val="single"/>
        </w:rPr>
      </w:pPr>
    </w:p>
    <w:p w14:paraId="1E6F1AD7" w14:textId="0D933ED5" w:rsidR="005F0ACE" w:rsidRPr="004C29D8" w:rsidRDefault="005F0ACE" w:rsidP="005F0ACE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Input</w:t>
      </w:r>
    </w:p>
    <w:tbl>
      <w:tblPr>
        <w:tblStyle w:val="GridTable3-Accent1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402"/>
        <w:gridCol w:w="1565"/>
        <w:gridCol w:w="1134"/>
        <w:gridCol w:w="992"/>
        <w:gridCol w:w="2127"/>
      </w:tblGrid>
      <w:tr w:rsidR="005F0ACE" w:rsidRPr="004C29D8" w14:paraId="7B68C04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3402" w:type="dxa"/>
          </w:tcPr>
          <w:p w14:paraId="276577E2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entrada</w:t>
            </w:r>
          </w:p>
        </w:tc>
        <w:tc>
          <w:tcPr>
            <w:tcW w:w="1560" w:type="dxa"/>
          </w:tcPr>
          <w:p w14:paraId="7AB4E167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1134" w:type="dxa"/>
          </w:tcPr>
          <w:p w14:paraId="0838377D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Tamanho</w:t>
            </w:r>
          </w:p>
        </w:tc>
        <w:tc>
          <w:tcPr>
            <w:tcW w:w="992" w:type="dxa"/>
          </w:tcPr>
          <w:p w14:paraId="6FB56EAE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2127" w:type="dxa"/>
          </w:tcPr>
          <w:p w14:paraId="1E63F2DD" w14:textId="77777777" w:rsidR="005F0ACE" w:rsidRPr="004C29D8" w:rsidRDefault="005F0ACE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5F0ACE" w:rsidRPr="004C29D8" w14:paraId="2B55D6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3397" w:type="dxa"/>
          </w:tcPr>
          <w:p w14:paraId="7CA471C0" w14:textId="77777777" w:rsidR="005F0ACE" w:rsidRPr="004C29D8" w:rsidRDefault="005F0ACE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obter</w:t>
            </w:r>
            <w:r>
              <w:rPr>
                <w:rFonts w:cs="Arial"/>
                <w:b/>
                <w:bCs/>
                <w:sz w:val="18"/>
                <w:szCs w:val="16"/>
                <w:lang w:val="pt-PT"/>
              </w:rPr>
              <w:t>Mensagens</w:t>
            </w: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NaoEntreguesInput</w:t>
            </w:r>
            <w:proofErr w:type="spellEnd"/>
          </w:p>
        </w:tc>
        <w:tc>
          <w:tcPr>
            <w:tcW w:w="1565" w:type="dxa"/>
          </w:tcPr>
          <w:p w14:paraId="4BACC192" w14:textId="77777777" w:rsidR="005F0ACE" w:rsidRPr="004C29D8" w:rsidRDefault="005F0AC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</w:t>
            </w:r>
          </w:p>
        </w:tc>
        <w:tc>
          <w:tcPr>
            <w:tcW w:w="1134" w:type="dxa"/>
          </w:tcPr>
          <w:p w14:paraId="3D8ACA64" w14:textId="77777777" w:rsidR="005F0ACE" w:rsidRPr="004C29D8" w:rsidRDefault="005F0AC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</w:p>
        </w:tc>
        <w:tc>
          <w:tcPr>
            <w:tcW w:w="992" w:type="dxa"/>
          </w:tcPr>
          <w:p w14:paraId="10833BB1" w14:textId="77777777" w:rsidR="005F0ACE" w:rsidRPr="004C29D8" w:rsidRDefault="005F0AC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1..1</w:t>
            </w:r>
          </w:p>
        </w:tc>
        <w:tc>
          <w:tcPr>
            <w:tcW w:w="2127" w:type="dxa"/>
          </w:tcPr>
          <w:p w14:paraId="1595B538" w14:textId="77777777" w:rsidR="005F0ACE" w:rsidRPr="004C29D8" w:rsidRDefault="005F0ACE">
            <w:pPr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sz w:val="18"/>
                <w:szCs w:val="16"/>
                <w:lang w:val="pt-PT"/>
              </w:rPr>
              <w:t>Objeto de Input.</w:t>
            </w:r>
          </w:p>
        </w:tc>
      </w:tr>
      <w:tr w:rsidR="005F0ACE" w:rsidRPr="004C29D8" w14:paraId="3CF6900A" w14:textId="77777777">
        <w:trPr>
          <w:jc w:val="center"/>
        </w:trPr>
        <w:tc>
          <w:tcPr>
            <w:tcW w:w="3402" w:type="dxa"/>
            <w:vAlign w:val="center"/>
          </w:tcPr>
          <w:p w14:paraId="1712A5F9" w14:textId="77777777" w:rsidR="005F0ACE" w:rsidRPr="004C29D8" w:rsidRDefault="005F0ACE">
            <w:pPr>
              <w:ind w:left="179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listaNRLs</w:t>
            </w:r>
            <w:proofErr w:type="spellEnd"/>
          </w:p>
        </w:tc>
        <w:tc>
          <w:tcPr>
            <w:tcW w:w="1560" w:type="dxa"/>
            <w:vAlign w:val="center"/>
          </w:tcPr>
          <w:p w14:paraId="41760125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ArrayList</w:t>
            </w:r>
            <w:proofErr w:type="spellEnd"/>
          </w:p>
        </w:tc>
        <w:tc>
          <w:tcPr>
            <w:tcW w:w="1134" w:type="dxa"/>
            <w:vAlign w:val="center"/>
          </w:tcPr>
          <w:p w14:paraId="6716D16A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716CBBB4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1..5</w:t>
            </w:r>
          </w:p>
        </w:tc>
        <w:tc>
          <w:tcPr>
            <w:tcW w:w="2127" w:type="dxa"/>
          </w:tcPr>
          <w:p w14:paraId="7369CD51" w14:textId="77777777" w:rsidR="005F0ACE" w:rsidRPr="004C29D8" w:rsidRDefault="005F0AC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 de Números de Referência Local.</w:t>
            </w:r>
          </w:p>
        </w:tc>
      </w:tr>
      <w:tr w:rsidR="005F0ACE" w:rsidRPr="004C29D8" w14:paraId="2D984C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3402" w:type="dxa"/>
          </w:tcPr>
          <w:p w14:paraId="5A00B3F6" w14:textId="77777777" w:rsidR="005F0ACE" w:rsidRPr="004C29D8" w:rsidRDefault="005F0ACE">
            <w:pPr>
              <w:ind w:left="31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560" w:type="dxa"/>
          </w:tcPr>
          <w:p w14:paraId="6804C685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1A40DA93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22</w:t>
            </w:r>
          </w:p>
        </w:tc>
        <w:tc>
          <w:tcPr>
            <w:tcW w:w="992" w:type="dxa"/>
          </w:tcPr>
          <w:p w14:paraId="450DEF5A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2127" w:type="dxa"/>
          </w:tcPr>
          <w:p w14:paraId="42A42124" w14:textId="77777777" w:rsidR="005F0ACE" w:rsidRPr="004C29D8" w:rsidRDefault="005F0AC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Número de Referência Local da declaração.</w:t>
            </w:r>
          </w:p>
        </w:tc>
      </w:tr>
      <w:tr w:rsidR="005F0ACE" w:rsidRPr="004C29D8" w14:paraId="58E2F512" w14:textId="77777777">
        <w:trPr>
          <w:jc w:val="center"/>
        </w:trPr>
        <w:tc>
          <w:tcPr>
            <w:tcW w:w="3402" w:type="dxa"/>
          </w:tcPr>
          <w:p w14:paraId="46CBFAB0" w14:textId="77777777" w:rsidR="005F0ACE" w:rsidRPr="004C29D8" w:rsidRDefault="005F0ACE">
            <w:pPr>
              <w:ind w:left="179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</w:t>
            </w:r>
          </w:p>
        </w:tc>
        <w:tc>
          <w:tcPr>
            <w:tcW w:w="1560" w:type="dxa"/>
          </w:tcPr>
          <w:p w14:paraId="1A5CFC92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134" w:type="dxa"/>
          </w:tcPr>
          <w:p w14:paraId="7C521D37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992" w:type="dxa"/>
          </w:tcPr>
          <w:p w14:paraId="7537BF50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2127" w:type="dxa"/>
          </w:tcPr>
          <w:p w14:paraId="76B35579" w14:textId="77777777" w:rsidR="005F0ACE" w:rsidRPr="004C29D8" w:rsidRDefault="005F0AC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Tipo de Mensagem.</w:t>
            </w:r>
          </w:p>
        </w:tc>
      </w:tr>
    </w:tbl>
    <w:p w14:paraId="15E0A5F5" w14:textId="77777777" w:rsidR="005F0ACE" w:rsidRPr="004C29D8" w:rsidRDefault="005F0ACE" w:rsidP="005F0ACE"/>
    <w:p w14:paraId="7EBD8900" w14:textId="04F886CA" w:rsidR="005F0ACE" w:rsidRPr="004C29D8" w:rsidRDefault="005F0ACE" w:rsidP="005F0ACE">
      <w:pPr>
        <w:rPr>
          <w:rFonts w:cs="Arial"/>
          <w:b/>
          <w:u w:val="single"/>
        </w:rPr>
      </w:pPr>
      <w:r w:rsidRPr="004C29D8">
        <w:rPr>
          <w:rFonts w:cs="Arial"/>
          <w:b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480"/>
        <w:gridCol w:w="927"/>
        <w:gridCol w:w="4091"/>
      </w:tblGrid>
      <w:tr w:rsidR="005F0ACE" w:rsidRPr="004C29D8" w14:paraId="47995B5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483DB2EB" w14:textId="77777777" w:rsidR="005F0ACE" w:rsidRPr="004C29D8" w:rsidRDefault="005F0ACE">
            <w:pPr>
              <w:ind w:left="319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Parâmetros de saída</w:t>
            </w:r>
          </w:p>
        </w:tc>
        <w:tc>
          <w:tcPr>
            <w:tcW w:w="1480" w:type="dxa"/>
          </w:tcPr>
          <w:p w14:paraId="0205CD32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Tipo de dados</w:t>
            </w:r>
          </w:p>
        </w:tc>
        <w:tc>
          <w:tcPr>
            <w:tcW w:w="0" w:type="auto"/>
          </w:tcPr>
          <w:p w14:paraId="339DB940" w14:textId="77777777" w:rsidR="005F0ACE" w:rsidRPr="004C29D8" w:rsidRDefault="005F0ACE">
            <w:pPr>
              <w:jc w:val="center"/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Min/Max</w:t>
            </w:r>
          </w:p>
        </w:tc>
        <w:tc>
          <w:tcPr>
            <w:tcW w:w="0" w:type="auto"/>
          </w:tcPr>
          <w:p w14:paraId="44D8AE09" w14:textId="77777777" w:rsidR="005F0ACE" w:rsidRPr="004C29D8" w:rsidRDefault="005F0ACE">
            <w:pPr>
              <w:rPr>
                <w:rFonts w:cs="Arial"/>
                <w:b w:val="0"/>
                <w:bCs w:val="0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color w:val="365F91"/>
                <w:sz w:val="18"/>
                <w:szCs w:val="16"/>
                <w:lang w:val="pt-PT"/>
              </w:rPr>
              <w:t>Descrição</w:t>
            </w:r>
          </w:p>
        </w:tc>
      </w:tr>
      <w:tr w:rsidR="005F0ACE" w:rsidRPr="004C29D8" w14:paraId="531ABD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615140A3" w14:textId="77777777" w:rsidR="005F0ACE" w:rsidRPr="004C29D8" w:rsidRDefault="005F0AC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480" w:type="dxa"/>
            <w:vAlign w:val="center"/>
          </w:tcPr>
          <w:p w14:paraId="0529A3FB" w14:textId="77777777" w:rsidR="005F0ACE" w:rsidRPr="004C29D8" w:rsidRDefault="005F0ACE">
            <w:pPr>
              <w:jc w:val="center"/>
              <w:rPr>
                <w:rFonts w:cs="Arial"/>
                <w:color w:val="365F91"/>
                <w:sz w:val="18"/>
                <w:szCs w:val="16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298483D7" w14:textId="77777777" w:rsidR="005F0ACE" w:rsidRPr="004C29D8" w:rsidRDefault="005F0ACE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5BC296A9" w14:textId="77777777" w:rsidR="005F0ACE" w:rsidRPr="004C29D8" w:rsidRDefault="005F0AC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005F0ACE" w:rsidRPr="004C29D8" w14:paraId="190D0232" w14:textId="77777777">
        <w:trPr>
          <w:jc w:val="center"/>
        </w:trPr>
        <w:tc>
          <w:tcPr>
            <w:tcW w:w="2977" w:type="dxa"/>
          </w:tcPr>
          <w:p w14:paraId="43D6EF8F" w14:textId="77777777" w:rsidR="005F0ACE" w:rsidRPr="004C29D8" w:rsidRDefault="005F0ACE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27B126DA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522C543B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09A84FE0" w14:textId="77777777" w:rsidR="005F0ACE" w:rsidRPr="004C29D8" w:rsidRDefault="005F0ACE">
            <w:pPr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Código de resultado.</w:t>
            </w:r>
          </w:p>
        </w:tc>
      </w:tr>
      <w:tr w:rsidR="005F0ACE" w:rsidRPr="004C29D8" w14:paraId="6BAD92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2319E606" w14:textId="77777777" w:rsidR="005F0ACE" w:rsidRPr="004C29D8" w:rsidRDefault="005F0ACE">
            <w:pPr>
              <w:ind w:left="322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339A2DF3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3CE19ED7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36977699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5F0ACE" w:rsidRPr="004C29D8" w14:paraId="04E99632" w14:textId="77777777">
        <w:trPr>
          <w:jc w:val="center"/>
        </w:trPr>
        <w:tc>
          <w:tcPr>
            <w:tcW w:w="2977" w:type="dxa"/>
          </w:tcPr>
          <w:p w14:paraId="7CE9F1D9" w14:textId="77777777" w:rsidR="005F0ACE" w:rsidRPr="004C29D8" w:rsidRDefault="005F0ACE">
            <w:pPr>
              <w:rPr>
                <w:b/>
                <w:bCs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b/>
                <w:bCs/>
                <w:sz w:val="18"/>
                <w:szCs w:val="18"/>
                <w:lang w:val="pt-PT"/>
              </w:rPr>
              <w:t>declaracao</w:t>
            </w:r>
            <w:proofErr w:type="spellEnd"/>
          </w:p>
        </w:tc>
        <w:tc>
          <w:tcPr>
            <w:tcW w:w="1480" w:type="dxa"/>
          </w:tcPr>
          <w:p w14:paraId="35EFFFC1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</w:tcPr>
          <w:p w14:paraId="53335492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0..5</w:t>
            </w:r>
          </w:p>
        </w:tc>
        <w:tc>
          <w:tcPr>
            <w:tcW w:w="0" w:type="auto"/>
          </w:tcPr>
          <w:p w14:paraId="73404D7C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</w:p>
        </w:tc>
      </w:tr>
      <w:tr w:rsidR="005F0ACE" w:rsidRPr="004C29D8" w14:paraId="5E8431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033B14B" w14:textId="77777777" w:rsidR="005F0ACE" w:rsidRPr="004C29D8" w:rsidRDefault="005F0ACE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numeroReferenciaLocal</w:t>
            </w:r>
            <w:proofErr w:type="spellEnd"/>
          </w:p>
        </w:tc>
        <w:tc>
          <w:tcPr>
            <w:tcW w:w="1480" w:type="dxa"/>
          </w:tcPr>
          <w:p w14:paraId="2A253568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707EA23B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4522AE44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Número de referência local que identifica a declaração</w:t>
            </w:r>
          </w:p>
        </w:tc>
      </w:tr>
      <w:tr w:rsidR="005F0ACE" w:rsidRPr="004C29D8" w14:paraId="38609007" w14:textId="77777777">
        <w:trPr>
          <w:jc w:val="center"/>
        </w:trPr>
        <w:tc>
          <w:tcPr>
            <w:tcW w:w="2977" w:type="dxa"/>
          </w:tcPr>
          <w:p w14:paraId="10797F85" w14:textId="77777777" w:rsidR="005F0ACE" w:rsidRPr="004C29D8" w:rsidRDefault="005F0ACE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480" w:type="dxa"/>
          </w:tcPr>
          <w:p w14:paraId="201DC671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3152AE93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4C0008DB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Código do resultado para o NRL (caso existam erros).</w:t>
            </w:r>
          </w:p>
        </w:tc>
      </w:tr>
      <w:tr w:rsidR="005F0ACE" w:rsidRPr="004C29D8" w14:paraId="56606F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6B82278B" w14:textId="77777777" w:rsidR="005F0ACE" w:rsidRPr="004C29D8" w:rsidRDefault="005F0ACE">
            <w:pPr>
              <w:ind w:left="313"/>
              <w:rPr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480" w:type="dxa"/>
          </w:tcPr>
          <w:p w14:paraId="7B33F8E0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13DFB379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0..1</w:t>
            </w:r>
          </w:p>
        </w:tc>
        <w:tc>
          <w:tcPr>
            <w:tcW w:w="0" w:type="auto"/>
          </w:tcPr>
          <w:p w14:paraId="07F4D372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Descrição do resultado.</w:t>
            </w:r>
          </w:p>
        </w:tc>
      </w:tr>
      <w:tr w:rsidR="005F0ACE" w:rsidRPr="004C29D8" w14:paraId="2DC7AC8D" w14:textId="77777777">
        <w:trPr>
          <w:jc w:val="center"/>
        </w:trPr>
        <w:tc>
          <w:tcPr>
            <w:tcW w:w="2977" w:type="dxa"/>
            <w:vAlign w:val="center"/>
          </w:tcPr>
          <w:p w14:paraId="4CA2F025" w14:textId="77777777" w:rsidR="005F0ACE" w:rsidRPr="004C29D8" w:rsidRDefault="005F0ACE">
            <w:pPr>
              <w:ind w:left="322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ficheiroResposta</w:t>
            </w:r>
            <w:proofErr w:type="spellEnd"/>
          </w:p>
        </w:tc>
        <w:tc>
          <w:tcPr>
            <w:tcW w:w="1480" w:type="dxa"/>
            <w:vAlign w:val="center"/>
          </w:tcPr>
          <w:p w14:paraId="21E3A970" w14:textId="77777777" w:rsidR="005F0ACE" w:rsidRPr="004C29D8" w:rsidRDefault="005F0AC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0" w:type="auto"/>
            <w:vAlign w:val="center"/>
          </w:tcPr>
          <w:p w14:paraId="35E7FA0A" w14:textId="77777777" w:rsidR="005F0ACE" w:rsidRPr="004C29D8" w:rsidRDefault="005F0ACE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color w:val="000000"/>
                <w:sz w:val="18"/>
                <w:szCs w:val="18"/>
                <w:lang w:val="pt-PT"/>
              </w:rPr>
              <w:t>0..10</w:t>
            </w:r>
          </w:p>
        </w:tc>
        <w:tc>
          <w:tcPr>
            <w:tcW w:w="0" w:type="auto"/>
          </w:tcPr>
          <w:p w14:paraId="1F702EFF" w14:textId="77777777" w:rsidR="005F0ACE" w:rsidRPr="004C29D8" w:rsidRDefault="005F0ACE">
            <w:pPr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/>
                <w:bCs/>
                <w:color w:val="000000"/>
                <w:sz w:val="18"/>
                <w:szCs w:val="18"/>
                <w:lang w:val="pt-PT"/>
              </w:rPr>
              <w:t>Lista de resultados das mensagens XML não entregues.</w:t>
            </w:r>
          </w:p>
        </w:tc>
      </w:tr>
      <w:tr w:rsidR="005F0ACE" w:rsidRPr="004C29D8" w14:paraId="7BC5DE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603374BD" w14:textId="77777777" w:rsidR="005F0ACE" w:rsidRPr="004C29D8" w:rsidRDefault="005F0ACE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nomeFicheiro</w:t>
            </w:r>
            <w:proofErr w:type="spellEnd"/>
          </w:p>
        </w:tc>
        <w:tc>
          <w:tcPr>
            <w:tcW w:w="1480" w:type="dxa"/>
          </w:tcPr>
          <w:p w14:paraId="3112567F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78D05D4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82558A0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Nome do ficheiro.</w:t>
            </w:r>
          </w:p>
        </w:tc>
      </w:tr>
      <w:tr w:rsidR="005F0ACE" w:rsidRPr="004C29D8" w14:paraId="4995EED8" w14:textId="77777777">
        <w:trPr>
          <w:jc w:val="center"/>
        </w:trPr>
        <w:tc>
          <w:tcPr>
            <w:tcW w:w="2977" w:type="dxa"/>
          </w:tcPr>
          <w:p w14:paraId="70EED4B7" w14:textId="77777777" w:rsidR="005F0ACE" w:rsidRPr="004C29D8" w:rsidRDefault="005F0ACE">
            <w:pPr>
              <w:ind w:left="463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ficheiro</w:t>
            </w:r>
          </w:p>
        </w:tc>
        <w:tc>
          <w:tcPr>
            <w:tcW w:w="1480" w:type="dxa"/>
          </w:tcPr>
          <w:p w14:paraId="15636419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2103D10D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2A779B84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Documento em base64.</w:t>
            </w:r>
          </w:p>
        </w:tc>
      </w:tr>
      <w:tr w:rsidR="005F0ACE" w:rsidRPr="004C29D8" w14:paraId="749829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77" w:type="dxa"/>
          </w:tcPr>
          <w:p w14:paraId="17F8B0C8" w14:textId="77777777" w:rsidR="005F0ACE" w:rsidRPr="004C29D8" w:rsidRDefault="005F0ACE">
            <w:pPr>
              <w:ind w:left="321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existeMaisInformacao</w:t>
            </w:r>
            <w:proofErr w:type="spellEnd"/>
          </w:p>
        </w:tc>
        <w:tc>
          <w:tcPr>
            <w:tcW w:w="1480" w:type="dxa"/>
          </w:tcPr>
          <w:p w14:paraId="3AA2BA1B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FCA624C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6229B1D5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Indicador da existência de mais mensagens XML. Se existirem mais mensagens XML será devolvido </w:t>
            </w:r>
            <w:proofErr w:type="spellStart"/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true</w:t>
            </w:r>
            <w:proofErr w:type="spellEnd"/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 xml:space="preserve">, caso contrário será devolvido </w:t>
            </w:r>
            <w:r w:rsidRPr="004C29D8">
              <w:rPr>
                <w:rFonts w:cs="Arial"/>
                <w:b/>
                <w:i/>
                <w:iCs/>
                <w:color w:val="000000"/>
                <w:sz w:val="18"/>
                <w:szCs w:val="18"/>
                <w:lang w:val="pt-PT"/>
              </w:rPr>
              <w:t>false</w:t>
            </w: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5F0ACE" w:rsidRPr="004C29D8" w14:paraId="7C56C4E1" w14:textId="77777777">
        <w:trPr>
          <w:jc w:val="center"/>
        </w:trPr>
        <w:tc>
          <w:tcPr>
            <w:tcW w:w="2977" w:type="dxa"/>
          </w:tcPr>
          <w:p w14:paraId="0C77F80F" w14:textId="77777777" w:rsidR="005F0ACE" w:rsidRPr="004C29D8" w:rsidRDefault="005F0ACE">
            <w:pPr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480" w:type="dxa"/>
          </w:tcPr>
          <w:p w14:paraId="71740321" w14:textId="77777777" w:rsidR="005F0ACE" w:rsidRPr="004C29D8" w:rsidRDefault="005F0ACE">
            <w:pPr>
              <w:jc w:val="center"/>
              <w:rPr>
                <w:rFonts w:cs="Arial"/>
                <w:color w:val="000000"/>
                <w:sz w:val="18"/>
                <w:szCs w:val="18"/>
                <w:lang w:val="pt-PT"/>
              </w:rPr>
            </w:pPr>
            <w:proofErr w:type="spellStart"/>
            <w:r w:rsidRPr="004C29D8">
              <w:rPr>
                <w:rFonts w:cs="Arial"/>
                <w:color w:val="000000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0" w:type="auto"/>
          </w:tcPr>
          <w:p w14:paraId="0AA90539" w14:textId="77777777" w:rsidR="005F0ACE" w:rsidRPr="004C29D8" w:rsidRDefault="005F0ACE">
            <w:pPr>
              <w:jc w:val="center"/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1..1</w:t>
            </w:r>
          </w:p>
        </w:tc>
        <w:tc>
          <w:tcPr>
            <w:tcW w:w="0" w:type="auto"/>
          </w:tcPr>
          <w:p w14:paraId="113A157B" w14:textId="77777777" w:rsidR="005F0ACE" w:rsidRPr="004C29D8" w:rsidRDefault="005F0ACE">
            <w:pPr>
              <w:rPr>
                <w:rFonts w:cs="Arial"/>
                <w:bCs/>
                <w:color w:val="000000"/>
                <w:sz w:val="18"/>
                <w:szCs w:val="18"/>
                <w:lang w:val="pt-PT"/>
              </w:rPr>
            </w:pPr>
            <w:r w:rsidRPr="004C29D8">
              <w:rPr>
                <w:rFonts w:cs="Arial"/>
                <w:bCs/>
                <w:color w:val="000000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27CBEA98" w14:textId="3A20E7BC" w:rsidR="005F0ACE" w:rsidRDefault="005F0ACE" w:rsidP="005F0ACE"/>
    <w:p w14:paraId="1B66F496" w14:textId="77777777" w:rsidR="00523377" w:rsidRDefault="00523377" w:rsidP="005F0ACE"/>
    <w:p w14:paraId="75D6D592" w14:textId="4FBCAF4A" w:rsidR="00D345AC" w:rsidRPr="004C29D8" w:rsidRDefault="13A69276" w:rsidP="00B62E50">
      <w:pPr>
        <w:pStyle w:val="Ttulo3"/>
        <w:numPr>
          <w:ilvl w:val="0"/>
          <w:numId w:val="0"/>
        </w:numPr>
      </w:pPr>
      <w:bookmarkStart w:id="65" w:name="_Toc126137679"/>
      <w:bookmarkStart w:id="66" w:name="_Toc233187275"/>
      <w:r>
        <w:t xml:space="preserve">4.10.1. </w:t>
      </w:r>
      <w:r w:rsidR="00D345AC">
        <w:t xml:space="preserve">Exemplo de </w:t>
      </w:r>
      <w:proofErr w:type="spellStart"/>
      <w:proofErr w:type="gramStart"/>
      <w:r w:rsidR="00D345AC">
        <w:t>SOAP:Body</w:t>
      </w:r>
      <w:bookmarkEnd w:id="65"/>
      <w:bookmarkEnd w:id="66"/>
      <w:proofErr w:type="spellEnd"/>
      <w:proofErr w:type="gramEnd"/>
      <w:r w:rsidR="00D345AC">
        <w:t xml:space="preserve"> </w:t>
      </w:r>
    </w:p>
    <w:p w14:paraId="616D5E26" w14:textId="77777777" w:rsidR="007371D9" w:rsidRDefault="007371D9" w:rsidP="00D345AC">
      <w:pPr>
        <w:pStyle w:val="Cabealho"/>
        <w:spacing w:line="360" w:lineRule="auto"/>
        <w:jc w:val="both"/>
        <w:rPr>
          <w:rFonts w:cs="Arial"/>
        </w:rPr>
      </w:pPr>
    </w:p>
    <w:p w14:paraId="5B321E5A" w14:textId="3E51C132" w:rsidR="00523377" w:rsidRPr="004C29D8" w:rsidRDefault="00D345AC" w:rsidP="00D345A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 da aplicação do serviço </w:t>
      </w:r>
      <w:proofErr w:type="spellStart"/>
      <w:r>
        <w:rPr>
          <w:rFonts w:cs="Arial"/>
          <w:b/>
        </w:rPr>
        <w:t>IMPCauO</w:t>
      </w:r>
      <w:r w:rsidRPr="004C29D8">
        <w:rPr>
          <w:rFonts w:cs="Arial"/>
          <w:b/>
        </w:rPr>
        <w:t>bterMensagensNaoEntregues</w:t>
      </w:r>
      <w:proofErr w:type="spellEnd"/>
      <w:r w:rsidRPr="004C29D8">
        <w:rPr>
          <w:rFonts w:cs="Arial"/>
        </w:rPr>
        <w:t xml:space="preserve"> será produzido um </w:t>
      </w:r>
      <w:r w:rsidRPr="004C29D8">
        <w:rPr>
          <w:rFonts w:cs="Arial"/>
          <w:i/>
        </w:rPr>
        <w:t>body</w:t>
      </w:r>
      <w:r w:rsidRPr="004C29D8">
        <w:rPr>
          <w:rFonts w:cs="Arial"/>
        </w:rPr>
        <w:t xml:space="preserve"> de pedido SOAP tal como se apresenta no seguinte exemplo:</w:t>
      </w:r>
    </w:p>
    <w:p w14:paraId="0E130F68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C42C421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&lt;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 w:rsidRPr="00AD47F9">
        <w:rPr>
          <w:rFonts w:asciiTheme="minorHAnsi" w:hAnsiTheme="minorHAnsi" w:cs="Arial"/>
        </w:rPr>
        <w:t>IMPCauObterMensagensNaoEntregues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786AD411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567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obterMensagensNaoEntreguesInput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5568537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listaNRLs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3415E54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</w:rPr>
        <w:t>&lt;/numeroReferenciaLocal&gt;</w:t>
      </w:r>
    </w:p>
    <w:p w14:paraId="0DCCA412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PT999999999000000002</w:t>
      </w:r>
      <w:r w:rsidRPr="004C29D8">
        <w:rPr>
          <w:rFonts w:asciiTheme="minorHAnsi" w:hAnsiTheme="minorHAnsi" w:cs="Arial"/>
        </w:rPr>
        <w:t>&lt;/numeroReferenciaLocal&gt;</w:t>
      </w:r>
    </w:p>
    <w:p w14:paraId="7EBEFB0F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PT999999999000000003</w:t>
      </w:r>
      <w:r w:rsidRPr="004C29D8">
        <w:rPr>
          <w:rFonts w:asciiTheme="minorHAnsi" w:hAnsiTheme="minorHAnsi" w:cs="Arial"/>
        </w:rPr>
        <w:t>&lt;/numeroReferenciaLocal&gt;</w:t>
      </w:r>
    </w:p>
    <w:p w14:paraId="7FB27B50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PT999999999000000004</w:t>
      </w:r>
      <w:r w:rsidRPr="004C29D8">
        <w:rPr>
          <w:rFonts w:asciiTheme="minorHAnsi" w:hAnsiTheme="minorHAnsi" w:cs="Arial"/>
        </w:rPr>
        <w:t>&lt;/numeroReferenciaLocal&gt;</w:t>
      </w:r>
    </w:p>
    <w:p w14:paraId="7D31987B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PT999999999000000005</w:t>
      </w:r>
      <w:r w:rsidRPr="004C29D8">
        <w:rPr>
          <w:rFonts w:asciiTheme="minorHAnsi" w:hAnsiTheme="minorHAnsi" w:cs="Arial"/>
        </w:rPr>
        <w:t>&lt;/numeroReferenciaLocal&gt;</w:t>
      </w:r>
    </w:p>
    <w:p w14:paraId="72B3A097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 xml:space="preserve">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 &lt;/</w:t>
      </w:r>
      <w:proofErr w:type="spellStart"/>
      <w:r w:rsidRPr="004C29D8">
        <w:rPr>
          <w:rFonts w:asciiTheme="minorHAnsi" w:hAnsiTheme="minorHAnsi" w:cs="Arial"/>
        </w:rPr>
        <w:t>listaNRLs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024AF13" w14:textId="0ECDDD18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           &lt;tipo&gt;</w:t>
      </w:r>
      <w:r w:rsidRPr="004C29D8">
        <w:rPr>
          <w:rFonts w:asciiTheme="minorHAnsi" w:hAnsiTheme="minorHAnsi" w:cs="Arial"/>
          <w:b/>
        </w:rPr>
        <w:t>VAL</w:t>
      </w:r>
      <w:r w:rsidRPr="004C29D8">
        <w:rPr>
          <w:rFonts w:asciiTheme="minorHAnsi" w:hAnsiTheme="minorHAnsi" w:cs="Arial"/>
        </w:rPr>
        <w:t>&lt;/tipo&gt;</w:t>
      </w:r>
    </w:p>
    <w:p w14:paraId="4A5D4D3C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567"/>
          <w:tab w:val="left" w:pos="851"/>
          <w:tab w:val="left" w:pos="1418"/>
          <w:tab w:val="left" w:pos="1843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obterMensagensNaoEntreguesInput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868CED6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  &lt;/</w:t>
      </w:r>
      <w:proofErr w:type="spellStart"/>
      <w:proofErr w:type="gramStart"/>
      <w:r w:rsidRPr="004C29D8">
        <w:rPr>
          <w:rFonts w:asciiTheme="minorHAnsi" w:hAnsiTheme="minorHAnsi" w:cs="Arial"/>
        </w:rPr>
        <w:t>net:</w:t>
      </w:r>
      <w:r>
        <w:rPr>
          <w:rFonts w:asciiTheme="minorHAnsi" w:hAnsiTheme="minorHAnsi" w:cs="Arial"/>
        </w:rPr>
        <w:t>IMPCauObterMensagensNaoEntregues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67D3D1FD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&lt;/</w:t>
      </w:r>
      <w:proofErr w:type="spellStart"/>
      <w:proofErr w:type="gramStart"/>
      <w:r w:rsidRPr="004C29D8">
        <w:rPr>
          <w:rFonts w:asciiTheme="minorHAnsi" w:hAnsiTheme="minorHAnsi" w:cs="Arial"/>
        </w:rPr>
        <w:t>soapenv:Body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442BC6A1" w14:textId="77777777" w:rsidR="00D345AC" w:rsidRPr="004C29D8" w:rsidRDefault="00D345AC" w:rsidP="00523377">
      <w:pPr>
        <w:spacing w:line="240" w:lineRule="auto"/>
      </w:pPr>
    </w:p>
    <w:p w14:paraId="0530DBB4" w14:textId="77777777" w:rsidR="00D345AC" w:rsidRPr="004C29D8" w:rsidRDefault="00D345AC" w:rsidP="00523377">
      <w:pPr>
        <w:spacing w:line="240" w:lineRule="auto"/>
      </w:pPr>
      <w:r w:rsidRPr="004C29D8">
        <w:t>A este pedido o sistema responde da seguinte forma:</w:t>
      </w:r>
    </w:p>
    <w:p w14:paraId="3E692A8F" w14:textId="77777777" w:rsidR="00D345AC" w:rsidRPr="004C29D8" w:rsidRDefault="00D345AC" w:rsidP="00523377">
      <w:pPr>
        <w:spacing w:line="240" w:lineRule="auto"/>
      </w:pPr>
    </w:p>
    <w:p w14:paraId="63928331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>&lt;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6BFE770" w14:textId="7DDC93B2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IMPCauObterMensagensNaoEntregues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B1E781A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AF22AB4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75D0A24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75ADD3F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Mensagem processada com </w:t>
      </w:r>
      <w:proofErr w:type="gramStart"/>
      <w:r w:rsidRPr="004C29D8">
        <w:rPr>
          <w:rFonts w:asciiTheme="minorHAnsi" w:hAnsiTheme="minorHAnsi" w:cs="Arial"/>
          <w:b/>
        </w:rPr>
        <w:t>sucesso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3E68F62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resultadoProcessamento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F175FBF" w14:textId="77777777" w:rsidR="00D345AC" w:rsidRPr="004C29D8" w:rsidRDefault="00D345AC" w:rsidP="00523377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EC0DE41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PT999999999000000001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381B4279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10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8D1F427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Dados </w:t>
      </w:r>
      <w:proofErr w:type="gramStart"/>
      <w:r w:rsidRPr="004C29D8">
        <w:rPr>
          <w:rFonts w:asciiTheme="minorHAnsi" w:hAnsiTheme="minorHAnsi" w:cs="Arial"/>
          <w:b/>
        </w:rPr>
        <w:t>encontrados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99027A0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A4D0C74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A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8E38432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7B536BFF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A62FCD0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289960C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B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34E2613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681766F7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4D5F72F" w14:textId="77777777" w:rsidR="00D345AC" w:rsidRPr="004C29D8" w:rsidRDefault="00D345AC" w:rsidP="00D345AC">
      <w:pPr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center" w:pos="4153"/>
          <w:tab w:val="right" w:pos="8306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  <w:proofErr w:type="spellStart"/>
      <w:r w:rsidRPr="004C29D8">
        <w:rPr>
          <w:rFonts w:asciiTheme="minorHAnsi" w:hAnsiTheme="minorHAnsi" w:cs="Arial"/>
          <w:b/>
        </w:rPr>
        <w:t>true</w:t>
      </w:r>
      <w:proofErr w:type="spellEnd"/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F78B4AA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4B7E1DB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2D607164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&lt;numeroReferenciaLocal&gt;</w:t>
      </w:r>
      <w:r w:rsidRPr="004C29D8">
        <w:rPr>
          <w:rFonts w:asciiTheme="minorHAnsi" w:hAnsiTheme="minorHAnsi" w:cs="Arial"/>
          <w:b/>
        </w:rPr>
        <w:t>2</w:t>
      </w:r>
      <w:r>
        <w:rPr>
          <w:rFonts w:asciiTheme="minorHAnsi" w:hAnsiTheme="minorHAnsi" w:cs="Arial"/>
          <w:b/>
        </w:rPr>
        <w:t>2</w:t>
      </w:r>
      <w:r w:rsidRPr="004C29D8">
        <w:rPr>
          <w:rFonts w:asciiTheme="minorHAnsi" w:hAnsiTheme="minorHAnsi" w:cs="Arial"/>
          <w:b/>
        </w:rPr>
        <w:t>PT999999999000000002</w:t>
      </w:r>
      <w:r w:rsidRPr="004C29D8">
        <w:rPr>
          <w:rFonts w:asciiTheme="minorHAnsi" w:hAnsiTheme="minorHAnsi" w:cs="Arial"/>
          <w:bCs/>
        </w:rPr>
        <w:t>&lt;/numeroReferenciaLocal&gt;</w:t>
      </w:r>
    </w:p>
    <w:p w14:paraId="67EAD335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  <w:t xml:space="preserve"> 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10</w:t>
      </w:r>
      <w:r w:rsidRPr="004C29D8">
        <w:rPr>
          <w:rFonts w:asciiTheme="minorHAnsi" w:hAnsiTheme="minorHAnsi" w:cs="Arial"/>
          <w:b/>
        </w:rPr>
        <w:t>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codigoResultado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36B575D7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</w:t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</w:rPr>
        <w:t xml:space="preserve"> Dados </w:t>
      </w:r>
      <w:proofErr w:type="gramStart"/>
      <w:r w:rsidRPr="004C29D8">
        <w:rPr>
          <w:rFonts w:asciiTheme="minorHAnsi" w:hAnsiTheme="minorHAnsi" w:cs="Arial"/>
          <w:b/>
        </w:rPr>
        <w:t>encontrados</w:t>
      </w:r>
      <w:r w:rsidRPr="004C29D8">
        <w:rPr>
          <w:rFonts w:asciiTheme="minorHAnsi" w:hAnsiTheme="minorHAnsi" w:cs="Arial"/>
        </w:rPr>
        <w:t>.&lt;</w:t>
      </w:r>
      <w:proofErr w:type="gramEnd"/>
      <w:r w:rsidRPr="004C29D8">
        <w:rPr>
          <w:rFonts w:asciiTheme="minorHAnsi" w:hAnsiTheme="minorHAnsi" w:cs="Arial"/>
        </w:rPr>
        <w:t>/</w:t>
      </w:r>
      <w:proofErr w:type="spellStart"/>
      <w:r w:rsidRPr="004C29D8">
        <w:rPr>
          <w:rFonts w:asciiTheme="minorHAnsi" w:hAnsiTheme="minorHAnsi" w:cs="Arial"/>
        </w:rPr>
        <w:t>descricaoResultado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A768DEC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12F8840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 xml:space="preserve">&gt; </w:t>
      </w:r>
      <w:r w:rsidRPr="004C29D8">
        <w:rPr>
          <w:rFonts w:asciiTheme="minorHAnsi" w:hAnsiTheme="minorHAnsi" w:cs="Arial"/>
          <w:b/>
          <w:bCs/>
        </w:rPr>
        <w:t>Documento C</w:t>
      </w:r>
      <w:r w:rsidRPr="004C29D8">
        <w:rPr>
          <w:rFonts w:asciiTheme="minorHAnsi" w:hAnsiTheme="minorHAnsi" w:cs="Arial"/>
        </w:rPr>
        <w:t xml:space="preserve"> &lt;/</w:t>
      </w:r>
      <w:proofErr w:type="spellStart"/>
      <w:r w:rsidRPr="004C29D8">
        <w:rPr>
          <w:rFonts w:asciiTheme="minorHAnsi" w:hAnsiTheme="minorHAnsi" w:cs="Arial"/>
        </w:rPr>
        <w:t>nomeFicheiro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78AE034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2127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 xml:space="preserve"> &lt;ficheiro&gt; </w:t>
      </w:r>
      <w:r w:rsidRPr="004C29D8">
        <w:rPr>
          <w:rFonts w:asciiTheme="minorHAnsi" w:hAnsiTheme="minorHAnsi" w:cs="Arial"/>
          <w:b/>
          <w:bCs/>
        </w:rPr>
        <w:t>Documento em base64</w:t>
      </w:r>
      <w:r w:rsidRPr="004C29D8">
        <w:rPr>
          <w:rFonts w:asciiTheme="minorHAnsi" w:hAnsiTheme="minorHAnsi" w:cs="Arial"/>
        </w:rPr>
        <w:t>&lt;/ficheiro&gt;</w:t>
      </w:r>
    </w:p>
    <w:p w14:paraId="25C82CBE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lastRenderedPageBreak/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ficheiroResposta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0B6946A0" w14:textId="77777777" w:rsidR="00D345AC" w:rsidRPr="004C29D8" w:rsidRDefault="00D345AC" w:rsidP="00D345AC">
      <w:pPr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center" w:pos="4153"/>
          <w:tab w:val="right" w:pos="8306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  <w:proofErr w:type="spellStart"/>
      <w:r w:rsidRPr="004C29D8">
        <w:rPr>
          <w:rFonts w:asciiTheme="minorHAnsi" w:hAnsiTheme="minorHAnsi" w:cs="Arial"/>
          <w:b/>
        </w:rPr>
        <w:t>true</w:t>
      </w:r>
      <w:proofErr w:type="spellEnd"/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existeMaisInformacao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60C7142E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&lt;/</w:t>
      </w:r>
      <w:proofErr w:type="spellStart"/>
      <w:r w:rsidRPr="004C29D8">
        <w:rPr>
          <w:rFonts w:asciiTheme="minorHAnsi" w:hAnsiTheme="minorHAnsi" w:cs="Arial"/>
        </w:rPr>
        <w:t>declaracao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505E216B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ab/>
      </w:r>
      <w:r w:rsidRPr="004C29D8">
        <w:rPr>
          <w:rFonts w:asciiTheme="minorHAnsi" w:hAnsiTheme="minorHAnsi" w:cs="Arial"/>
        </w:rPr>
        <w:tab/>
        <w:t>&lt;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  <w:r w:rsidRPr="004C29D8">
        <w:rPr>
          <w:rFonts w:asciiTheme="minorHAnsi" w:hAnsiTheme="minorHAnsi" w:cs="Arial"/>
          <w:b/>
          <w:bCs/>
        </w:rPr>
        <w:t>202</w:t>
      </w:r>
      <w:r>
        <w:rPr>
          <w:rFonts w:asciiTheme="minorHAnsi" w:hAnsiTheme="minorHAnsi" w:cs="Arial"/>
          <w:b/>
          <w:bCs/>
        </w:rPr>
        <w:t>2</w:t>
      </w:r>
      <w:r w:rsidRPr="004C29D8">
        <w:rPr>
          <w:rFonts w:asciiTheme="minorHAnsi" w:hAnsiTheme="minorHAnsi" w:cs="Arial"/>
          <w:b/>
          <w:bCs/>
        </w:rPr>
        <w:t>-</w:t>
      </w:r>
      <w:r>
        <w:rPr>
          <w:rFonts w:asciiTheme="minorHAnsi" w:hAnsiTheme="minorHAnsi" w:cs="Arial"/>
          <w:b/>
          <w:bCs/>
        </w:rPr>
        <w:t>06</w:t>
      </w:r>
      <w:r w:rsidRPr="004C29D8">
        <w:rPr>
          <w:rFonts w:asciiTheme="minorHAnsi" w:hAnsiTheme="minorHAnsi" w:cs="Arial"/>
          <w:b/>
          <w:bCs/>
        </w:rPr>
        <w:t>-12 19:30</w:t>
      </w:r>
      <w:r w:rsidRPr="004C29D8">
        <w:rPr>
          <w:rFonts w:asciiTheme="minorHAnsi" w:hAnsiTheme="minorHAnsi" w:cs="Arial"/>
        </w:rPr>
        <w:t>&lt;/</w:t>
      </w:r>
      <w:proofErr w:type="spellStart"/>
      <w:r w:rsidRPr="004C29D8">
        <w:rPr>
          <w:rFonts w:asciiTheme="minorHAnsi" w:hAnsiTheme="minorHAnsi" w:cs="Arial"/>
        </w:rPr>
        <w:t>dataEnvio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4634F79D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   &lt;/</w:t>
      </w:r>
      <w:proofErr w:type="spellStart"/>
      <w:r w:rsidRPr="004C29D8">
        <w:rPr>
          <w:rFonts w:asciiTheme="minorHAnsi" w:hAnsiTheme="minorHAnsi" w:cs="Arial"/>
        </w:rPr>
        <w:t>return</w:t>
      </w:r>
      <w:proofErr w:type="spellEnd"/>
      <w:r w:rsidRPr="004C29D8">
        <w:rPr>
          <w:rFonts w:asciiTheme="minorHAnsi" w:hAnsiTheme="minorHAnsi" w:cs="Arial"/>
        </w:rPr>
        <w:t>&gt;</w:t>
      </w:r>
    </w:p>
    <w:p w14:paraId="790C1188" w14:textId="0122AB78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   &lt;/</w:t>
      </w:r>
      <w:proofErr w:type="spellStart"/>
      <w:proofErr w:type="gramStart"/>
      <w:r w:rsidRPr="004C29D8">
        <w:rPr>
          <w:rFonts w:asciiTheme="minorHAnsi" w:hAnsiTheme="minorHAnsi" w:cs="Arial"/>
        </w:rPr>
        <w:t>m:</w:t>
      </w:r>
      <w:r>
        <w:rPr>
          <w:rFonts w:asciiTheme="minorHAnsi" w:hAnsiTheme="minorHAnsi" w:cs="Arial"/>
        </w:rPr>
        <w:t>IMPCauObterMensagensNaoEntregues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5F0983E4" w14:textId="77777777" w:rsidR="00D345AC" w:rsidRPr="004C29D8" w:rsidRDefault="00D345AC" w:rsidP="00D345AC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C29D8">
        <w:rPr>
          <w:rFonts w:asciiTheme="minorHAnsi" w:hAnsiTheme="minorHAnsi" w:cs="Arial"/>
        </w:rPr>
        <w:t xml:space="preserve">   &lt;/</w:t>
      </w:r>
      <w:proofErr w:type="spellStart"/>
      <w:proofErr w:type="gramStart"/>
      <w:r w:rsidRPr="004C29D8">
        <w:rPr>
          <w:rFonts w:asciiTheme="minorHAnsi" w:hAnsiTheme="minorHAnsi" w:cs="Arial"/>
        </w:rPr>
        <w:t>env:Body</w:t>
      </w:r>
      <w:proofErr w:type="spellEnd"/>
      <w:proofErr w:type="gramEnd"/>
      <w:r w:rsidRPr="004C29D8">
        <w:rPr>
          <w:rFonts w:asciiTheme="minorHAnsi" w:hAnsiTheme="minorHAnsi" w:cs="Arial"/>
        </w:rPr>
        <w:t>&gt;</w:t>
      </w:r>
    </w:p>
    <w:p w14:paraId="01A7FF09" w14:textId="51794582" w:rsidR="00A131F7" w:rsidRDefault="00A131F7" w:rsidP="1FEBFF81">
      <w:pPr>
        <w:rPr>
          <w:rFonts w:cs="Arial"/>
          <w:b/>
          <w:bCs/>
        </w:rPr>
      </w:pPr>
    </w:p>
    <w:p w14:paraId="6EC435B7" w14:textId="77777777" w:rsidR="00A12420" w:rsidRDefault="00A12420" w:rsidP="1FEBFF81">
      <w:pPr>
        <w:rPr>
          <w:rFonts w:cs="Arial"/>
          <w:b/>
          <w:bCs/>
        </w:rPr>
      </w:pPr>
    </w:p>
    <w:p w14:paraId="3714DD57" w14:textId="2AB8380A" w:rsidR="7E976079" w:rsidRDefault="7FC63CE0" w:rsidP="00EB146A">
      <w:pPr>
        <w:pStyle w:val="Ttulo2"/>
        <w:numPr>
          <w:ilvl w:val="0"/>
          <w:numId w:val="0"/>
        </w:numPr>
        <w:ind w:left="426"/>
      </w:pPr>
      <w:bookmarkStart w:id="67" w:name="_Toc233187276"/>
      <w:r>
        <w:t xml:space="preserve">4.11. </w:t>
      </w:r>
      <w:r w:rsidR="01BE7357">
        <w:t xml:space="preserve">Serviço </w:t>
      </w:r>
      <w:proofErr w:type="spellStart"/>
      <w:r w:rsidR="01BE7357">
        <w:t>IMPCauRespostaAT</w:t>
      </w:r>
      <w:bookmarkEnd w:id="67"/>
      <w:proofErr w:type="spellEnd"/>
    </w:p>
    <w:p w14:paraId="437A868B" w14:textId="77777777" w:rsidR="007371D9" w:rsidRDefault="007371D9" w:rsidP="4D72C51E">
      <w:pPr>
        <w:rPr>
          <w:rFonts w:cs="Arial"/>
          <w:b/>
          <w:bCs/>
          <w:u w:val="single"/>
        </w:rPr>
      </w:pPr>
    </w:p>
    <w:p w14:paraId="5DF81900" w14:textId="366E608B" w:rsidR="77A888CE" w:rsidRDefault="77A888CE" w:rsidP="4D72C51E">
      <w:pPr>
        <w:rPr>
          <w:rFonts w:cs="Arial"/>
          <w:b/>
          <w:bCs/>
          <w:u w:val="single"/>
        </w:rPr>
      </w:pPr>
      <w:r w:rsidRPr="56241313">
        <w:rPr>
          <w:rFonts w:cs="Arial"/>
          <w:b/>
          <w:bCs/>
          <w:u w:val="single"/>
        </w:rPr>
        <w:t>Input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552"/>
        <w:gridCol w:w="1559"/>
        <w:gridCol w:w="1134"/>
        <w:gridCol w:w="992"/>
        <w:gridCol w:w="2978"/>
      </w:tblGrid>
      <w:tr w:rsidR="56241313" w14:paraId="34820B59" w14:textId="77777777" w:rsidTr="004900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44EB7C8C" w14:textId="77777777" w:rsidR="56241313" w:rsidRDefault="56241313" w:rsidP="56241313">
            <w:pPr>
              <w:jc w:val="center"/>
              <w:rPr>
                <w:rFonts w:cs="Arial"/>
                <w:color w:val="365F9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365F91"/>
                <w:sz w:val="18"/>
                <w:szCs w:val="18"/>
              </w:rPr>
              <w:t>Parâmetros</w:t>
            </w:r>
            <w:proofErr w:type="spellEnd"/>
            <w:r w:rsidRPr="56241313">
              <w:rPr>
                <w:rFonts w:cs="Arial"/>
                <w:color w:val="365F91"/>
                <w:sz w:val="18"/>
                <w:szCs w:val="18"/>
              </w:rPr>
              <w:t xml:space="preserve"> de entrada</w:t>
            </w:r>
          </w:p>
        </w:tc>
        <w:tc>
          <w:tcPr>
            <w:tcW w:w="1559" w:type="dxa"/>
          </w:tcPr>
          <w:p w14:paraId="5FE5E675" w14:textId="77777777" w:rsidR="56241313" w:rsidRDefault="56241313" w:rsidP="56241313">
            <w:pPr>
              <w:jc w:val="center"/>
              <w:rPr>
                <w:rFonts w:cs="Arial"/>
                <w:color w:val="365F91"/>
                <w:sz w:val="18"/>
                <w:szCs w:val="18"/>
              </w:rPr>
            </w:pPr>
            <w:r w:rsidRPr="56241313">
              <w:rPr>
                <w:rFonts w:cs="Arial"/>
                <w:color w:val="365F91"/>
                <w:sz w:val="18"/>
                <w:szCs w:val="18"/>
              </w:rPr>
              <w:t>Tipo de dados</w:t>
            </w:r>
          </w:p>
        </w:tc>
        <w:tc>
          <w:tcPr>
            <w:tcW w:w="1134" w:type="dxa"/>
          </w:tcPr>
          <w:p w14:paraId="1CF1A10A" w14:textId="77777777" w:rsidR="56241313" w:rsidRDefault="56241313" w:rsidP="56241313">
            <w:pPr>
              <w:jc w:val="center"/>
              <w:rPr>
                <w:rFonts w:cs="Arial"/>
                <w:color w:val="365F9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365F91"/>
                <w:sz w:val="18"/>
                <w:szCs w:val="18"/>
              </w:rPr>
              <w:t>Tamanho</w:t>
            </w:r>
            <w:proofErr w:type="spellEnd"/>
          </w:p>
        </w:tc>
        <w:tc>
          <w:tcPr>
            <w:tcW w:w="992" w:type="dxa"/>
          </w:tcPr>
          <w:p w14:paraId="12C5E6A6" w14:textId="77777777" w:rsidR="56241313" w:rsidRDefault="56241313" w:rsidP="56241313">
            <w:pPr>
              <w:jc w:val="center"/>
              <w:rPr>
                <w:rFonts w:cs="Arial"/>
                <w:color w:val="365F91"/>
                <w:sz w:val="18"/>
                <w:szCs w:val="18"/>
              </w:rPr>
            </w:pPr>
            <w:r w:rsidRPr="56241313">
              <w:rPr>
                <w:rFonts w:cs="Arial"/>
                <w:color w:val="365F91"/>
                <w:sz w:val="18"/>
                <w:szCs w:val="18"/>
              </w:rPr>
              <w:t>Mín/</w:t>
            </w:r>
            <w:proofErr w:type="spellStart"/>
            <w:r w:rsidRPr="56241313">
              <w:rPr>
                <w:rFonts w:cs="Arial"/>
                <w:color w:val="365F91"/>
                <w:sz w:val="18"/>
                <w:szCs w:val="18"/>
              </w:rPr>
              <w:t>Máx</w:t>
            </w:r>
            <w:proofErr w:type="spellEnd"/>
          </w:p>
        </w:tc>
        <w:tc>
          <w:tcPr>
            <w:tcW w:w="2978" w:type="dxa"/>
          </w:tcPr>
          <w:p w14:paraId="6BD835C7" w14:textId="77777777" w:rsidR="56241313" w:rsidRDefault="56241313" w:rsidP="56241313">
            <w:pPr>
              <w:rPr>
                <w:rFonts w:cs="Arial"/>
                <w:color w:val="365F9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365F91"/>
                <w:sz w:val="18"/>
                <w:szCs w:val="18"/>
              </w:rPr>
              <w:t>Descrição</w:t>
            </w:r>
            <w:proofErr w:type="spellEnd"/>
          </w:p>
        </w:tc>
      </w:tr>
      <w:tr w:rsidR="56241313" w14:paraId="2AD493C0" w14:textId="77777777" w:rsidTr="00490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tcW w:w="2552" w:type="dxa"/>
          </w:tcPr>
          <w:p w14:paraId="748E83AA" w14:textId="77777777" w:rsidR="56241313" w:rsidRDefault="56241313" w:rsidP="56241313">
            <w:pPr>
              <w:rPr>
                <w:rFonts w:cs="Arial"/>
                <w:b/>
                <w:bCs/>
                <w:color w:val="365F9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  <w:t>processaPedidoInput</w:t>
            </w:r>
            <w:proofErr w:type="spellEnd"/>
          </w:p>
        </w:tc>
        <w:tc>
          <w:tcPr>
            <w:tcW w:w="1559" w:type="dxa"/>
          </w:tcPr>
          <w:p w14:paraId="4AB20834" w14:textId="77777777" w:rsidR="56241313" w:rsidRDefault="56241313" w:rsidP="56241313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b/>
                <w:bCs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1DB44D8A" w14:textId="77777777" w:rsidR="56241313" w:rsidRDefault="56241313" w:rsidP="56241313">
            <w:pPr>
              <w:jc w:val="center"/>
              <w:rPr>
                <w:rFonts w:cs="Arial"/>
                <w:color w:val="365F91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3F3F96" w14:textId="77777777" w:rsidR="56241313" w:rsidRDefault="56241313" w:rsidP="56241313">
            <w:pPr>
              <w:jc w:val="center"/>
              <w:rPr>
                <w:rFonts w:cs="Arial"/>
                <w:b/>
                <w:bCs/>
                <w:color w:val="365F91"/>
                <w:sz w:val="18"/>
                <w:szCs w:val="18"/>
              </w:rPr>
            </w:pPr>
            <w:r w:rsidRPr="5624131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60D30375" w14:textId="77777777" w:rsidR="56241313" w:rsidRDefault="56241313" w:rsidP="56241313">
            <w:pPr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b/>
                <w:bCs/>
                <w:sz w:val="18"/>
                <w:szCs w:val="18"/>
              </w:rPr>
              <w:t>Objeto</w:t>
            </w:r>
            <w:proofErr w:type="spellEnd"/>
            <w:r w:rsidRPr="56241313">
              <w:rPr>
                <w:rFonts w:cs="Arial"/>
                <w:b/>
                <w:bCs/>
                <w:sz w:val="18"/>
                <w:szCs w:val="18"/>
              </w:rPr>
              <w:t xml:space="preserve"> de input.</w:t>
            </w:r>
          </w:p>
        </w:tc>
      </w:tr>
      <w:tr w:rsidR="56241313" w14:paraId="63777AFB" w14:textId="77777777" w:rsidTr="004900DC">
        <w:trPr>
          <w:trHeight w:val="300"/>
          <w:jc w:val="center"/>
        </w:trPr>
        <w:tc>
          <w:tcPr>
            <w:tcW w:w="2552" w:type="dxa"/>
          </w:tcPr>
          <w:p w14:paraId="11593383" w14:textId="77777777" w:rsidR="56241313" w:rsidRDefault="56241313" w:rsidP="56241313">
            <w:pPr>
              <w:ind w:left="179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mensagem</w:t>
            </w:r>
            <w:proofErr w:type="spellEnd"/>
          </w:p>
        </w:tc>
        <w:tc>
          <w:tcPr>
            <w:tcW w:w="1559" w:type="dxa"/>
          </w:tcPr>
          <w:p w14:paraId="405C3409" w14:textId="77777777" w:rsidR="56241313" w:rsidRDefault="56241313" w:rsidP="56241313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proofErr w:type="gram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byte[</w:t>
            </w:r>
            <w:proofErr w:type="gramEnd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3B9AEEEF" w14:textId="77777777" w:rsidR="56241313" w:rsidRDefault="56241313" w:rsidP="56241313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729201" w14:textId="77777777" w:rsidR="56241313" w:rsidRDefault="56241313" w:rsidP="56241313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4A49C6E8" w14:textId="6F261257" w:rsidR="56241313" w:rsidRDefault="56241313" w:rsidP="56241313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Mensagem </w:t>
            </w:r>
            <w:r w:rsidR="1033A0C5"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PT498A </w:t>
            </w:r>
            <w:r w:rsidR="00751898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ou PTI54</w:t>
            </w:r>
            <w:r w:rsidR="00FE576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A</w:t>
            </w:r>
            <w:r w:rsidR="00751898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 </w:t>
            </w:r>
            <w:r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em base64.</w:t>
            </w:r>
          </w:p>
        </w:tc>
      </w:tr>
      <w:tr w:rsidR="004900DC" w14:paraId="08C94BA4" w14:textId="77777777" w:rsidTr="00490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2552" w:type="dxa"/>
          </w:tcPr>
          <w:p w14:paraId="4A84604A" w14:textId="77777777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51898">
              <w:rPr>
                <w:rFonts w:cs="Arial"/>
                <w:color w:val="000000" w:themeColor="text1"/>
                <w:sz w:val="18"/>
                <w:szCs w:val="18"/>
                <w:lang w:val="pt-BR"/>
              </w:rPr>
              <w:t xml:space="preserve">   </w:t>
            </w: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listaDocumentos</w:t>
            </w:r>
            <w:proofErr w:type="spellEnd"/>
          </w:p>
        </w:tc>
        <w:tc>
          <w:tcPr>
            <w:tcW w:w="1559" w:type="dxa"/>
          </w:tcPr>
          <w:p w14:paraId="556F65F0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1E572353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081D02" w14:textId="61B91AA1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0..1</w:t>
            </w:r>
          </w:p>
        </w:tc>
        <w:tc>
          <w:tcPr>
            <w:tcW w:w="2978" w:type="dxa"/>
          </w:tcPr>
          <w:p w14:paraId="0A7A78BA" w14:textId="378E5641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004900DC">
              <w:rPr>
                <w:rFonts w:cs="Arial"/>
                <w:color w:val="000000"/>
                <w:sz w:val="18"/>
                <w:szCs w:val="18"/>
                <w:lang w:val="pt-PT"/>
              </w:rPr>
              <w:t>Lista de documentos a enviar</w:t>
            </w:r>
            <w:r>
              <w:rPr>
                <w:rFonts w:cs="Arial"/>
                <w:color w:val="000000"/>
                <w:sz w:val="18"/>
                <w:szCs w:val="18"/>
                <w:lang w:val="pt-PT"/>
              </w:rPr>
              <w:t>.</w:t>
            </w:r>
          </w:p>
        </w:tc>
      </w:tr>
      <w:tr w:rsidR="004900DC" w14:paraId="4D5E7859" w14:textId="77777777" w:rsidTr="004900DC">
        <w:trPr>
          <w:trHeight w:val="300"/>
          <w:jc w:val="center"/>
        </w:trPr>
        <w:tc>
          <w:tcPr>
            <w:tcW w:w="2552" w:type="dxa"/>
          </w:tcPr>
          <w:p w14:paraId="78243DD7" w14:textId="2DDD7E3B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      </w:t>
            </w: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documento</w:t>
            </w:r>
            <w:proofErr w:type="spellEnd"/>
          </w:p>
        </w:tc>
        <w:tc>
          <w:tcPr>
            <w:tcW w:w="1559" w:type="dxa"/>
          </w:tcPr>
          <w:p w14:paraId="25855826" w14:textId="1EC17F0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1134" w:type="dxa"/>
          </w:tcPr>
          <w:p w14:paraId="529D4B32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884624" w14:textId="71DF2025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1..20</w:t>
            </w:r>
          </w:p>
        </w:tc>
        <w:tc>
          <w:tcPr>
            <w:tcW w:w="2978" w:type="dxa"/>
          </w:tcPr>
          <w:p w14:paraId="0839E405" w14:textId="77777777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00DC" w14:paraId="03355DA1" w14:textId="77777777" w:rsidTr="00490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2552" w:type="dxa"/>
          </w:tcPr>
          <w:p w14:paraId="556D3548" w14:textId="03941339" w:rsidR="004900DC" w:rsidRDefault="004900DC" w:rsidP="004900DC">
            <w:pPr>
              <w:ind w:left="179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      </w:t>
            </w: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codigo</w:t>
            </w:r>
            <w:proofErr w:type="spellEnd"/>
          </w:p>
        </w:tc>
        <w:tc>
          <w:tcPr>
            <w:tcW w:w="1559" w:type="dxa"/>
          </w:tcPr>
          <w:p w14:paraId="5AA4CA89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String</w:t>
            </w:r>
          </w:p>
        </w:tc>
        <w:tc>
          <w:tcPr>
            <w:tcW w:w="1134" w:type="dxa"/>
          </w:tcPr>
          <w:p w14:paraId="793A5A53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2588D939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050A90E3" w14:textId="2AFF74AF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004900DC">
              <w:rPr>
                <w:rFonts w:cs="Arial"/>
                <w:color w:val="000000"/>
                <w:sz w:val="18"/>
                <w:szCs w:val="18"/>
                <w:lang w:val="pt-PT"/>
              </w:rPr>
              <w:t>Código do documento.</w:t>
            </w:r>
          </w:p>
        </w:tc>
      </w:tr>
      <w:tr w:rsidR="004900DC" w14:paraId="2C021FD9" w14:textId="77777777" w:rsidTr="004900DC">
        <w:trPr>
          <w:trHeight w:val="300"/>
          <w:jc w:val="center"/>
        </w:trPr>
        <w:tc>
          <w:tcPr>
            <w:tcW w:w="2552" w:type="dxa"/>
          </w:tcPr>
          <w:p w14:paraId="52FEE942" w14:textId="0E5E7D29" w:rsidR="004900DC" w:rsidRDefault="004900DC" w:rsidP="004900DC">
            <w:pPr>
              <w:ind w:left="179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 xml:space="preserve">     </w:t>
            </w:r>
            <w:proofErr w:type="spell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conteudoFicheiro</w:t>
            </w:r>
            <w:proofErr w:type="spellEnd"/>
          </w:p>
        </w:tc>
        <w:tc>
          <w:tcPr>
            <w:tcW w:w="1559" w:type="dxa"/>
          </w:tcPr>
          <w:p w14:paraId="3EE42E90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proofErr w:type="gramStart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byte[</w:t>
            </w:r>
            <w:proofErr w:type="gramEnd"/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14:paraId="4B94EEF9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7642D8" w14:textId="77777777" w:rsidR="004900DC" w:rsidRDefault="004900DC" w:rsidP="004900DC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56241313">
              <w:rPr>
                <w:rFonts w:cs="Arial"/>
                <w:color w:val="000000" w:themeColor="text1"/>
                <w:sz w:val="18"/>
                <w:szCs w:val="18"/>
              </w:rPr>
              <w:t>1..1</w:t>
            </w:r>
          </w:p>
        </w:tc>
        <w:tc>
          <w:tcPr>
            <w:tcW w:w="2978" w:type="dxa"/>
          </w:tcPr>
          <w:p w14:paraId="4C0DA8E8" w14:textId="2BA75712" w:rsidR="004900DC" w:rsidRDefault="004900DC" w:rsidP="004900D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Documento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em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base64.</w:t>
            </w:r>
          </w:p>
        </w:tc>
      </w:tr>
    </w:tbl>
    <w:p w14:paraId="112D58DF" w14:textId="3BB0460F" w:rsidR="56241313" w:rsidRDefault="56241313" w:rsidP="56241313"/>
    <w:p w14:paraId="51F02E40" w14:textId="04F886CA" w:rsidR="4A5F5BC4" w:rsidRDefault="4A5F5BC4" w:rsidP="4D72C51E">
      <w:pPr>
        <w:rPr>
          <w:rFonts w:cs="Arial"/>
          <w:b/>
          <w:bCs/>
          <w:u w:val="single"/>
        </w:rPr>
      </w:pPr>
      <w:r w:rsidRPr="4D72C51E">
        <w:rPr>
          <w:rFonts w:cs="Arial"/>
          <w:b/>
          <w:bCs/>
          <w:u w:val="single"/>
        </w:rPr>
        <w:t>Output</w:t>
      </w:r>
    </w:p>
    <w:tbl>
      <w:tblPr>
        <w:tblStyle w:val="GridTable3-Accent11"/>
        <w:tblW w:w="0" w:type="auto"/>
        <w:jc w:val="center"/>
        <w:tblLook w:val="0420" w:firstRow="1" w:lastRow="0" w:firstColumn="0" w:lastColumn="0" w:noHBand="0" w:noVBand="1"/>
      </w:tblPr>
      <w:tblGrid>
        <w:gridCol w:w="2977"/>
        <w:gridCol w:w="1950"/>
        <w:gridCol w:w="1515"/>
        <w:gridCol w:w="3033"/>
      </w:tblGrid>
      <w:tr w:rsidR="4D72C51E" w14:paraId="28DBA172" w14:textId="77777777" w:rsidTr="4D72C5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"/>
          <w:jc w:val="center"/>
        </w:trPr>
        <w:tc>
          <w:tcPr>
            <w:tcW w:w="2977" w:type="dxa"/>
          </w:tcPr>
          <w:p w14:paraId="712B5FDF" w14:textId="77777777" w:rsidR="4D72C51E" w:rsidRDefault="4D72C51E" w:rsidP="4D72C51E">
            <w:pPr>
              <w:ind w:left="319"/>
              <w:rPr>
                <w:rFonts w:cs="Arial"/>
                <w:color w:val="365F9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365F91"/>
                <w:sz w:val="18"/>
                <w:szCs w:val="18"/>
                <w:lang w:val="pt-PT"/>
              </w:rPr>
              <w:t>Parâmetros de saída</w:t>
            </w:r>
          </w:p>
        </w:tc>
        <w:tc>
          <w:tcPr>
            <w:tcW w:w="1950" w:type="dxa"/>
          </w:tcPr>
          <w:p w14:paraId="02014F0C" w14:textId="77777777" w:rsidR="4D72C51E" w:rsidRDefault="4D72C51E" w:rsidP="4D72C51E">
            <w:pPr>
              <w:jc w:val="center"/>
              <w:rPr>
                <w:rFonts w:cs="Arial"/>
                <w:color w:val="365F9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365F91"/>
                <w:sz w:val="18"/>
                <w:szCs w:val="18"/>
                <w:lang w:val="pt-PT"/>
              </w:rPr>
              <w:t>Tipo de dados</w:t>
            </w:r>
          </w:p>
        </w:tc>
        <w:tc>
          <w:tcPr>
            <w:tcW w:w="1515" w:type="dxa"/>
          </w:tcPr>
          <w:p w14:paraId="39D9A872" w14:textId="77777777" w:rsidR="4D72C51E" w:rsidRDefault="4D72C51E" w:rsidP="4D72C51E">
            <w:pPr>
              <w:jc w:val="center"/>
              <w:rPr>
                <w:rFonts w:cs="Arial"/>
                <w:color w:val="365F9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365F91"/>
                <w:sz w:val="18"/>
                <w:szCs w:val="18"/>
                <w:lang w:val="pt-PT"/>
              </w:rPr>
              <w:t>Min/Max</w:t>
            </w:r>
          </w:p>
        </w:tc>
        <w:tc>
          <w:tcPr>
            <w:tcW w:w="3033" w:type="dxa"/>
          </w:tcPr>
          <w:p w14:paraId="385798D7" w14:textId="77777777" w:rsidR="4D72C51E" w:rsidRDefault="4D72C51E" w:rsidP="4D72C51E">
            <w:pPr>
              <w:rPr>
                <w:rFonts w:cs="Arial"/>
                <w:color w:val="365F9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365F91"/>
                <w:sz w:val="18"/>
                <w:szCs w:val="18"/>
                <w:lang w:val="pt-PT"/>
              </w:rPr>
              <w:t>Descrição</w:t>
            </w:r>
          </w:p>
        </w:tc>
      </w:tr>
      <w:tr w:rsidR="4D72C51E" w14:paraId="5B28A5F7" w14:textId="77777777" w:rsidTr="4D72C5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tcW w:w="2977" w:type="dxa"/>
            <w:vAlign w:val="center"/>
          </w:tcPr>
          <w:p w14:paraId="0A56C5D1" w14:textId="77777777" w:rsidR="4D72C51E" w:rsidRDefault="4D72C51E" w:rsidP="4D72C51E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  <w:t>resultadoProcessamento</w:t>
            </w:r>
            <w:proofErr w:type="spellEnd"/>
          </w:p>
        </w:tc>
        <w:tc>
          <w:tcPr>
            <w:tcW w:w="1950" w:type="dxa"/>
            <w:vAlign w:val="center"/>
          </w:tcPr>
          <w:p w14:paraId="6A5FADF7" w14:textId="77777777" w:rsidR="4D72C51E" w:rsidRDefault="4D72C51E" w:rsidP="4D72C51E">
            <w:pPr>
              <w:jc w:val="center"/>
              <w:rPr>
                <w:rFonts w:cs="Arial"/>
                <w:color w:val="365F9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  <w:t>Objeto</w:t>
            </w:r>
          </w:p>
        </w:tc>
        <w:tc>
          <w:tcPr>
            <w:tcW w:w="1515" w:type="dxa"/>
            <w:vAlign w:val="center"/>
          </w:tcPr>
          <w:p w14:paraId="7FE6329D" w14:textId="77777777" w:rsidR="4D72C51E" w:rsidRDefault="4D72C51E" w:rsidP="4D72C51E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033" w:type="dxa"/>
          </w:tcPr>
          <w:p w14:paraId="7BC9FB2E" w14:textId="77777777" w:rsidR="4D72C51E" w:rsidRDefault="4D72C51E" w:rsidP="4D72C51E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b/>
                <w:bCs/>
                <w:color w:val="000000" w:themeColor="text1"/>
                <w:sz w:val="18"/>
                <w:szCs w:val="18"/>
                <w:lang w:val="pt-PT"/>
              </w:rPr>
              <w:t>Resultado do processamento da mensagem.</w:t>
            </w:r>
          </w:p>
        </w:tc>
      </w:tr>
      <w:tr w:rsidR="4D72C51E" w14:paraId="776961A1" w14:textId="77777777" w:rsidTr="4D72C51E">
        <w:trPr>
          <w:trHeight w:val="300"/>
          <w:jc w:val="center"/>
        </w:trPr>
        <w:tc>
          <w:tcPr>
            <w:tcW w:w="2977" w:type="dxa"/>
          </w:tcPr>
          <w:p w14:paraId="543AE57F" w14:textId="77777777" w:rsidR="4D72C51E" w:rsidRDefault="4D72C51E" w:rsidP="4D72C51E">
            <w:pPr>
              <w:ind w:left="322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sz w:val="18"/>
                <w:szCs w:val="18"/>
                <w:lang w:val="pt-PT"/>
              </w:rPr>
              <w:t>codigoResultado</w:t>
            </w:r>
            <w:proofErr w:type="spellEnd"/>
          </w:p>
        </w:tc>
        <w:tc>
          <w:tcPr>
            <w:tcW w:w="1950" w:type="dxa"/>
          </w:tcPr>
          <w:p w14:paraId="42ED446B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515" w:type="dxa"/>
          </w:tcPr>
          <w:p w14:paraId="7010CDE4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033" w:type="dxa"/>
          </w:tcPr>
          <w:p w14:paraId="6F020FA9" w14:textId="77777777" w:rsidR="4D72C51E" w:rsidRDefault="4D72C51E" w:rsidP="4D72C51E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Código de resultado.</w:t>
            </w:r>
          </w:p>
        </w:tc>
      </w:tr>
      <w:tr w:rsidR="4D72C51E" w14:paraId="6192A5A9" w14:textId="77777777" w:rsidTr="4D72C5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2977" w:type="dxa"/>
          </w:tcPr>
          <w:p w14:paraId="65D7F8F4" w14:textId="77777777" w:rsidR="4D72C51E" w:rsidRDefault="4D72C51E" w:rsidP="4D72C51E">
            <w:pPr>
              <w:ind w:left="322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descricaoResultado</w:t>
            </w:r>
            <w:proofErr w:type="spellEnd"/>
          </w:p>
        </w:tc>
        <w:tc>
          <w:tcPr>
            <w:tcW w:w="1950" w:type="dxa"/>
          </w:tcPr>
          <w:p w14:paraId="518E52E0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515" w:type="dxa"/>
          </w:tcPr>
          <w:p w14:paraId="57640F94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033" w:type="dxa"/>
          </w:tcPr>
          <w:p w14:paraId="733B4F7A" w14:textId="77777777" w:rsidR="4D72C51E" w:rsidRDefault="4D72C51E" w:rsidP="4D72C51E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Descrição do resultado.</w:t>
            </w:r>
          </w:p>
        </w:tc>
      </w:tr>
      <w:tr w:rsidR="4D72C51E" w14:paraId="34883342" w14:textId="77777777" w:rsidTr="4D72C51E">
        <w:trPr>
          <w:trHeight w:val="300"/>
          <w:jc w:val="center"/>
        </w:trPr>
        <w:tc>
          <w:tcPr>
            <w:tcW w:w="2977" w:type="dxa"/>
          </w:tcPr>
          <w:p w14:paraId="3F5FB313" w14:textId="77777777" w:rsidR="4D72C51E" w:rsidRDefault="4D72C51E" w:rsidP="4D72C51E">
            <w:pPr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sz w:val="18"/>
                <w:szCs w:val="18"/>
                <w:lang w:val="pt-PT"/>
              </w:rPr>
              <w:t>dataEnvio</w:t>
            </w:r>
            <w:proofErr w:type="spellEnd"/>
          </w:p>
        </w:tc>
        <w:tc>
          <w:tcPr>
            <w:tcW w:w="1950" w:type="dxa"/>
          </w:tcPr>
          <w:p w14:paraId="7393873E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proofErr w:type="spellStart"/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String</w:t>
            </w:r>
            <w:proofErr w:type="spellEnd"/>
          </w:p>
        </w:tc>
        <w:tc>
          <w:tcPr>
            <w:tcW w:w="1515" w:type="dxa"/>
          </w:tcPr>
          <w:p w14:paraId="01D622D7" w14:textId="77777777" w:rsidR="4D72C51E" w:rsidRDefault="4D72C51E" w:rsidP="4D72C51E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1..1</w:t>
            </w:r>
          </w:p>
        </w:tc>
        <w:tc>
          <w:tcPr>
            <w:tcW w:w="3033" w:type="dxa"/>
          </w:tcPr>
          <w:p w14:paraId="4E9441F8" w14:textId="77777777" w:rsidR="4D72C51E" w:rsidRDefault="4D72C51E" w:rsidP="4D72C51E">
            <w:pPr>
              <w:rPr>
                <w:rFonts w:cs="Arial"/>
                <w:color w:val="000000" w:themeColor="text1"/>
                <w:sz w:val="18"/>
                <w:szCs w:val="18"/>
                <w:lang w:val="pt-PT"/>
              </w:rPr>
            </w:pPr>
            <w:r w:rsidRPr="4D72C51E">
              <w:rPr>
                <w:rFonts w:cs="Arial"/>
                <w:color w:val="000000" w:themeColor="text1"/>
                <w:sz w:val="18"/>
                <w:szCs w:val="18"/>
                <w:lang w:val="pt-PT"/>
              </w:rPr>
              <w:t>Data e hora de envio da resposta.</w:t>
            </w:r>
          </w:p>
        </w:tc>
      </w:tr>
    </w:tbl>
    <w:p w14:paraId="15B0B625" w14:textId="3A20E7BC" w:rsidR="4D72C51E" w:rsidRDefault="4D72C51E"/>
    <w:p w14:paraId="656259F6" w14:textId="77777777" w:rsidR="00A12420" w:rsidRDefault="00A12420"/>
    <w:p w14:paraId="1933E847" w14:textId="13ED7077" w:rsidR="67850DF6" w:rsidRDefault="67850DF6" w:rsidP="004F66B2">
      <w:pPr>
        <w:pStyle w:val="Ttulo3"/>
        <w:numPr>
          <w:ilvl w:val="0"/>
          <w:numId w:val="0"/>
        </w:numPr>
      </w:pPr>
      <w:bookmarkStart w:id="68" w:name="_Toc233187277"/>
      <w:r>
        <w:t>4.11.1.</w:t>
      </w:r>
      <w:r w:rsidR="08304D18">
        <w:t xml:space="preserve"> </w:t>
      </w:r>
      <w:r>
        <w:t xml:space="preserve">Exemplo de </w:t>
      </w:r>
      <w:proofErr w:type="spellStart"/>
      <w:proofErr w:type="gramStart"/>
      <w:r>
        <w:t>SOAP:Body</w:t>
      </w:r>
      <w:bookmarkEnd w:id="68"/>
      <w:proofErr w:type="spellEnd"/>
      <w:proofErr w:type="gramEnd"/>
    </w:p>
    <w:p w14:paraId="66CC6455" w14:textId="77777777" w:rsidR="007371D9" w:rsidRDefault="007371D9" w:rsidP="4D72C51E">
      <w:pPr>
        <w:pStyle w:val="Cabealho"/>
        <w:spacing w:line="360" w:lineRule="auto"/>
        <w:jc w:val="both"/>
        <w:rPr>
          <w:rFonts w:cs="Arial"/>
        </w:rPr>
      </w:pPr>
    </w:p>
    <w:p w14:paraId="649490A8" w14:textId="4547992E" w:rsidR="67850DF6" w:rsidRDefault="67850DF6" w:rsidP="4D72C51E">
      <w:pPr>
        <w:pStyle w:val="Cabealho"/>
        <w:spacing w:line="360" w:lineRule="auto"/>
        <w:jc w:val="both"/>
        <w:rPr>
          <w:rFonts w:cs="Arial"/>
        </w:rPr>
      </w:pPr>
      <w:r w:rsidRPr="56241313">
        <w:rPr>
          <w:rFonts w:cs="Arial"/>
        </w:rPr>
        <w:t xml:space="preserve">Como resultado da aplicação do serviço </w:t>
      </w:r>
      <w:proofErr w:type="spellStart"/>
      <w:r w:rsidRPr="56241313">
        <w:rPr>
          <w:rFonts w:cs="Arial"/>
          <w:b/>
          <w:bCs/>
        </w:rPr>
        <w:t>IMPCauRespostaAT</w:t>
      </w:r>
      <w:proofErr w:type="spellEnd"/>
      <w:r w:rsidRPr="56241313">
        <w:rPr>
          <w:rFonts w:cs="Arial"/>
        </w:rPr>
        <w:t xml:space="preserve"> será produzido um </w:t>
      </w:r>
      <w:r w:rsidRPr="56241313">
        <w:rPr>
          <w:rFonts w:cs="Arial"/>
          <w:i/>
          <w:iCs/>
        </w:rPr>
        <w:t>body</w:t>
      </w:r>
      <w:r w:rsidRPr="56241313">
        <w:rPr>
          <w:rFonts w:cs="Arial"/>
        </w:rPr>
        <w:t xml:space="preserve"> de pedido SOAP tal como se apresenta no seguinte exemplo:</w:t>
      </w:r>
    </w:p>
    <w:p w14:paraId="6D156257" w14:textId="77777777" w:rsidR="000667B8" w:rsidRDefault="000667B8" w:rsidP="4D72C51E">
      <w:pPr>
        <w:pStyle w:val="Cabealho"/>
        <w:spacing w:line="360" w:lineRule="auto"/>
        <w:jc w:val="both"/>
        <w:rPr>
          <w:rFonts w:cs="Arial"/>
        </w:rPr>
      </w:pPr>
    </w:p>
    <w:p w14:paraId="5CF8B32C" w14:textId="77777777" w:rsidR="000667B8" w:rsidRDefault="000667B8" w:rsidP="4D72C51E">
      <w:pPr>
        <w:pStyle w:val="Cabealho"/>
        <w:spacing w:line="360" w:lineRule="auto"/>
        <w:jc w:val="both"/>
        <w:rPr>
          <w:rFonts w:cs="Arial"/>
        </w:rPr>
      </w:pPr>
    </w:p>
    <w:p w14:paraId="5AA5D6EF" w14:textId="77777777" w:rsidR="000667B8" w:rsidRDefault="000667B8" w:rsidP="4D72C51E">
      <w:pPr>
        <w:pStyle w:val="Cabealho"/>
        <w:spacing w:line="360" w:lineRule="auto"/>
        <w:jc w:val="both"/>
        <w:rPr>
          <w:rFonts w:cs="Arial"/>
        </w:rPr>
      </w:pPr>
    </w:p>
    <w:p w14:paraId="7DD4984F" w14:textId="77777777" w:rsidR="000667B8" w:rsidRDefault="000667B8" w:rsidP="4D72C51E">
      <w:pPr>
        <w:pStyle w:val="Cabealho"/>
        <w:spacing w:line="360" w:lineRule="auto"/>
        <w:jc w:val="both"/>
        <w:rPr>
          <w:rFonts w:cs="Arial"/>
        </w:rPr>
      </w:pPr>
    </w:p>
    <w:p w14:paraId="42931272" w14:textId="77777777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lastRenderedPageBreak/>
        <w:t>&lt;</w:t>
      </w:r>
      <w:proofErr w:type="spellStart"/>
      <w:proofErr w:type="gramStart"/>
      <w:r w:rsidRPr="56241313">
        <w:rPr>
          <w:rFonts w:asciiTheme="minorHAnsi" w:hAnsiTheme="minorHAnsi" w:cs="Arial"/>
        </w:rPr>
        <w:t>soapenv:Body</w:t>
      </w:r>
      <w:proofErr w:type="spellEnd"/>
      <w:proofErr w:type="gramEnd"/>
      <w:r w:rsidRPr="56241313">
        <w:rPr>
          <w:rFonts w:asciiTheme="minorHAnsi" w:hAnsiTheme="minorHAnsi" w:cs="Arial"/>
        </w:rPr>
        <w:t>&gt;</w:t>
      </w:r>
    </w:p>
    <w:p w14:paraId="3C9DE538" w14:textId="1444F483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ind w:firstLine="426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</w:t>
      </w:r>
      <w:proofErr w:type="spellStart"/>
      <w:proofErr w:type="gramStart"/>
      <w:r w:rsidRPr="56241313">
        <w:rPr>
          <w:rFonts w:asciiTheme="minorHAnsi" w:hAnsiTheme="minorHAnsi" w:cs="Arial"/>
        </w:rPr>
        <w:t>net:</w:t>
      </w:r>
      <w:r w:rsidR="7DD50C1C" w:rsidRPr="56241313">
        <w:rPr>
          <w:rFonts w:asciiTheme="minorHAnsi" w:hAnsiTheme="minorHAnsi" w:cs="Arial"/>
        </w:rPr>
        <w:t>IMPCauRespostaAT</w:t>
      </w:r>
      <w:proofErr w:type="spellEnd"/>
      <w:proofErr w:type="gramEnd"/>
      <w:r w:rsidRPr="56241313">
        <w:rPr>
          <w:rFonts w:asciiTheme="minorHAnsi" w:hAnsiTheme="minorHAnsi" w:cs="Arial"/>
        </w:rPr>
        <w:t>&gt;</w:t>
      </w:r>
    </w:p>
    <w:p w14:paraId="607C3500" w14:textId="4050E19F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</w:t>
      </w:r>
      <w:r>
        <w:tab/>
      </w:r>
      <w:r>
        <w:tab/>
      </w:r>
      <w:r w:rsidRPr="56241313">
        <w:rPr>
          <w:rFonts w:asciiTheme="minorHAnsi" w:hAnsiTheme="minorHAnsi" w:cs="Arial"/>
        </w:rPr>
        <w:t>&lt;</w:t>
      </w:r>
      <w:proofErr w:type="spellStart"/>
      <w:r w:rsidRPr="56241313">
        <w:rPr>
          <w:rFonts w:asciiTheme="minorHAnsi" w:hAnsiTheme="minorHAnsi" w:cs="Arial"/>
        </w:rPr>
        <w:t>processaPedidoInput</w:t>
      </w:r>
      <w:proofErr w:type="spellEnd"/>
      <w:r w:rsidRPr="56241313">
        <w:rPr>
          <w:rFonts w:asciiTheme="minorHAnsi" w:hAnsiTheme="minorHAnsi" w:cs="Arial"/>
        </w:rPr>
        <w:t>&gt;</w:t>
      </w:r>
      <w:r>
        <w:tab/>
      </w:r>
      <w:r>
        <w:tab/>
      </w:r>
      <w:r>
        <w:tab/>
      </w:r>
      <w:r w:rsidR="00E52C06">
        <w:tab/>
      </w:r>
      <w:r w:rsidR="00E52C06">
        <w:tab/>
      </w:r>
      <w:r w:rsidR="00E52C06">
        <w:tab/>
      </w:r>
      <w:r w:rsidRPr="56241313">
        <w:rPr>
          <w:rFonts w:asciiTheme="minorHAnsi" w:hAnsiTheme="minorHAnsi" w:cs="Arial"/>
        </w:rPr>
        <w:t>&lt;mensagem&gt;</w:t>
      </w:r>
      <w:r w:rsidRPr="56241313">
        <w:rPr>
          <w:rFonts w:asciiTheme="minorHAnsi" w:hAnsiTheme="minorHAnsi" w:cs="Arial"/>
          <w:b/>
          <w:bCs/>
        </w:rPr>
        <w:t xml:space="preserve">Mensagem </w:t>
      </w:r>
      <w:r w:rsidR="14098BB0" w:rsidRPr="56241313">
        <w:rPr>
          <w:rFonts w:asciiTheme="minorHAnsi" w:hAnsiTheme="minorHAnsi" w:cs="Arial"/>
          <w:b/>
          <w:bCs/>
        </w:rPr>
        <w:t xml:space="preserve">PT498A </w:t>
      </w:r>
      <w:r w:rsidR="00751898">
        <w:rPr>
          <w:rFonts w:asciiTheme="minorHAnsi" w:hAnsiTheme="minorHAnsi" w:cs="Arial"/>
          <w:b/>
          <w:bCs/>
        </w:rPr>
        <w:t>ou PTI54</w:t>
      </w:r>
      <w:r w:rsidR="00FE5763">
        <w:rPr>
          <w:rFonts w:asciiTheme="minorHAnsi" w:hAnsiTheme="minorHAnsi" w:cs="Arial"/>
          <w:b/>
          <w:bCs/>
        </w:rPr>
        <w:t xml:space="preserve">A </w:t>
      </w:r>
      <w:r w:rsidRPr="56241313">
        <w:rPr>
          <w:rFonts w:asciiTheme="minorHAnsi" w:hAnsiTheme="minorHAnsi" w:cs="Arial"/>
          <w:b/>
          <w:bCs/>
        </w:rPr>
        <w:t>em base64</w:t>
      </w:r>
      <w:r w:rsidRPr="56241313">
        <w:rPr>
          <w:rFonts w:asciiTheme="minorHAnsi" w:hAnsiTheme="minorHAnsi" w:cs="Arial"/>
        </w:rPr>
        <w:t>&lt;/mensagem&gt;</w:t>
      </w:r>
    </w:p>
    <w:p w14:paraId="53C170A6" w14:textId="76BD2890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ind w:firstLine="1418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</w:t>
      </w:r>
      <w:proofErr w:type="spellStart"/>
      <w:r w:rsidRPr="56241313">
        <w:rPr>
          <w:rFonts w:asciiTheme="minorHAnsi" w:hAnsiTheme="minorHAnsi" w:cs="Arial"/>
        </w:rPr>
        <w:t>listaDocumentos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561E60D4" w14:textId="7D6E88F0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ind w:firstLine="1843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&lt;documento&gt;</w:t>
      </w:r>
    </w:p>
    <w:p w14:paraId="57E031F6" w14:textId="155FC1F8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   </w:t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 xml:space="preserve">      &lt;</w:t>
      </w:r>
      <w:proofErr w:type="spellStart"/>
      <w:r w:rsidRPr="56241313">
        <w:rPr>
          <w:rFonts w:asciiTheme="minorHAnsi" w:hAnsiTheme="minorHAnsi" w:cs="Arial"/>
        </w:rPr>
        <w:t>codigo</w:t>
      </w:r>
      <w:proofErr w:type="spellEnd"/>
      <w:r w:rsidRPr="56241313">
        <w:rPr>
          <w:rFonts w:asciiTheme="minorHAnsi" w:hAnsiTheme="minorHAnsi" w:cs="Arial"/>
        </w:rPr>
        <w:t>&gt;</w:t>
      </w:r>
      <w:r w:rsidRPr="56241313">
        <w:rPr>
          <w:rFonts w:asciiTheme="minorHAnsi" w:hAnsiTheme="minorHAnsi" w:cs="Arial"/>
          <w:b/>
          <w:bCs/>
        </w:rPr>
        <w:t xml:space="preserve"> </w:t>
      </w:r>
      <w:r w:rsidR="004900DC">
        <w:rPr>
          <w:rFonts w:asciiTheme="minorHAnsi" w:hAnsiTheme="minorHAnsi" w:cs="Arial"/>
          <w:b/>
          <w:bCs/>
        </w:rPr>
        <w:t>N380</w:t>
      </w:r>
      <w:r w:rsidRPr="56241313">
        <w:rPr>
          <w:rFonts w:asciiTheme="minorHAnsi" w:hAnsiTheme="minorHAnsi" w:cs="Arial"/>
        </w:rPr>
        <w:t>&lt;/</w:t>
      </w:r>
      <w:proofErr w:type="spellStart"/>
      <w:r w:rsidRPr="56241313">
        <w:rPr>
          <w:rFonts w:asciiTheme="minorHAnsi" w:hAnsiTheme="minorHAnsi" w:cs="Arial"/>
        </w:rPr>
        <w:t>codigo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21897085" w14:textId="70B05407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   </w:t>
      </w:r>
      <w:r>
        <w:tab/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 xml:space="preserve">      &lt;</w:t>
      </w:r>
      <w:proofErr w:type="spellStart"/>
      <w:r w:rsidRPr="56241313">
        <w:rPr>
          <w:rFonts w:asciiTheme="minorHAnsi" w:hAnsiTheme="minorHAnsi" w:cs="Arial"/>
        </w:rPr>
        <w:t>conteudoFicheiro</w:t>
      </w:r>
      <w:proofErr w:type="spellEnd"/>
      <w:r w:rsidRPr="56241313">
        <w:rPr>
          <w:rFonts w:asciiTheme="minorHAnsi" w:hAnsiTheme="minorHAnsi" w:cs="Arial"/>
        </w:rPr>
        <w:t>&gt;</w:t>
      </w:r>
      <w:r w:rsidRPr="56241313">
        <w:rPr>
          <w:rFonts w:asciiTheme="minorHAnsi" w:hAnsiTheme="minorHAnsi" w:cs="Arial"/>
          <w:b/>
          <w:bCs/>
        </w:rPr>
        <w:t>Documento em base64</w:t>
      </w:r>
      <w:r w:rsidRPr="56241313">
        <w:rPr>
          <w:rFonts w:asciiTheme="minorHAnsi" w:hAnsiTheme="minorHAnsi" w:cs="Arial"/>
        </w:rPr>
        <w:t>&lt;/</w:t>
      </w:r>
      <w:proofErr w:type="spellStart"/>
      <w:r w:rsidRPr="56241313">
        <w:rPr>
          <w:rFonts w:asciiTheme="minorHAnsi" w:hAnsiTheme="minorHAnsi" w:cs="Arial"/>
        </w:rPr>
        <w:t>conteudoFicheiro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0C2BD97E" w14:textId="26BCC79E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</w:t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>&lt;/documento&gt;</w:t>
      </w:r>
    </w:p>
    <w:p w14:paraId="5274C7A5" w14:textId="76FC0CA1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ind w:firstLine="1843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&lt;documento&gt;</w:t>
      </w:r>
    </w:p>
    <w:p w14:paraId="6F60D8D9" w14:textId="74C9CAB0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   </w:t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 xml:space="preserve">      &lt;</w:t>
      </w:r>
      <w:proofErr w:type="spellStart"/>
      <w:r w:rsidRPr="56241313">
        <w:rPr>
          <w:rFonts w:asciiTheme="minorHAnsi" w:hAnsiTheme="minorHAnsi" w:cs="Arial"/>
        </w:rPr>
        <w:t>codigo</w:t>
      </w:r>
      <w:proofErr w:type="spellEnd"/>
      <w:r w:rsidRPr="56241313">
        <w:rPr>
          <w:rFonts w:asciiTheme="minorHAnsi" w:hAnsiTheme="minorHAnsi" w:cs="Arial"/>
        </w:rPr>
        <w:t>&gt;</w:t>
      </w:r>
      <w:r w:rsidRPr="56241313">
        <w:rPr>
          <w:rFonts w:asciiTheme="minorHAnsi" w:hAnsiTheme="minorHAnsi" w:cs="Arial"/>
          <w:b/>
          <w:bCs/>
        </w:rPr>
        <w:t xml:space="preserve"> </w:t>
      </w:r>
      <w:r w:rsidR="004900DC">
        <w:rPr>
          <w:rFonts w:asciiTheme="minorHAnsi" w:hAnsiTheme="minorHAnsi" w:cs="Arial"/>
          <w:b/>
          <w:bCs/>
        </w:rPr>
        <w:t>C678</w:t>
      </w:r>
      <w:r w:rsidRPr="56241313">
        <w:rPr>
          <w:rFonts w:asciiTheme="minorHAnsi" w:hAnsiTheme="minorHAnsi" w:cs="Arial"/>
        </w:rPr>
        <w:t xml:space="preserve"> &lt;/</w:t>
      </w:r>
      <w:proofErr w:type="spellStart"/>
      <w:r w:rsidRPr="56241313">
        <w:rPr>
          <w:rFonts w:asciiTheme="minorHAnsi" w:hAnsiTheme="minorHAnsi" w:cs="Arial"/>
        </w:rPr>
        <w:t>codigo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6F17F15D" w14:textId="77777777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   </w:t>
      </w:r>
      <w:r>
        <w:tab/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 xml:space="preserve">      &lt;</w:t>
      </w:r>
      <w:proofErr w:type="spellStart"/>
      <w:r w:rsidRPr="56241313">
        <w:rPr>
          <w:rFonts w:asciiTheme="minorHAnsi" w:hAnsiTheme="minorHAnsi" w:cs="Arial"/>
        </w:rPr>
        <w:t>conteudoFicheiro</w:t>
      </w:r>
      <w:proofErr w:type="spellEnd"/>
      <w:r w:rsidRPr="56241313">
        <w:rPr>
          <w:rFonts w:asciiTheme="minorHAnsi" w:hAnsiTheme="minorHAnsi" w:cs="Arial"/>
        </w:rPr>
        <w:t>&gt;</w:t>
      </w:r>
      <w:r w:rsidRPr="56241313">
        <w:rPr>
          <w:rFonts w:asciiTheme="minorHAnsi" w:hAnsiTheme="minorHAnsi" w:cs="Arial"/>
          <w:b/>
          <w:bCs/>
        </w:rPr>
        <w:t>Documento em base64</w:t>
      </w:r>
      <w:r w:rsidRPr="56241313">
        <w:rPr>
          <w:rFonts w:asciiTheme="minorHAnsi" w:hAnsiTheme="minorHAnsi" w:cs="Arial"/>
        </w:rPr>
        <w:t>&lt;/</w:t>
      </w:r>
      <w:proofErr w:type="spellStart"/>
      <w:r w:rsidRPr="56241313">
        <w:rPr>
          <w:rFonts w:asciiTheme="minorHAnsi" w:hAnsiTheme="minorHAnsi" w:cs="Arial"/>
        </w:rPr>
        <w:t>conteudoFicheiro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24961A1E" w14:textId="6ABEC5B9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after="0" w:line="240" w:lineRule="auto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 xml:space="preserve">               </w:t>
      </w:r>
      <w:r>
        <w:tab/>
      </w:r>
      <w:r>
        <w:tab/>
      </w:r>
      <w:r>
        <w:tab/>
      </w:r>
      <w:r w:rsidRPr="56241313">
        <w:rPr>
          <w:rFonts w:asciiTheme="minorHAnsi" w:hAnsiTheme="minorHAnsi" w:cs="Arial"/>
        </w:rPr>
        <w:t>&lt;/documento&gt;</w:t>
      </w:r>
    </w:p>
    <w:p w14:paraId="76E36D6C" w14:textId="77777777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  <w:tab w:val="left" w:pos="1843"/>
        </w:tabs>
        <w:spacing w:line="240" w:lineRule="auto"/>
        <w:ind w:firstLine="1418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&lt;/</w:t>
      </w:r>
      <w:proofErr w:type="spellStart"/>
      <w:r w:rsidRPr="56241313">
        <w:rPr>
          <w:rFonts w:asciiTheme="minorHAnsi" w:hAnsiTheme="minorHAnsi" w:cs="Arial"/>
        </w:rPr>
        <w:t>listaDocumentos</w:t>
      </w:r>
      <w:proofErr w:type="spellEnd"/>
      <w:r w:rsidRPr="56241313">
        <w:rPr>
          <w:rFonts w:asciiTheme="minorHAnsi" w:hAnsiTheme="minorHAnsi" w:cs="Arial"/>
        </w:rPr>
        <w:t>&gt;</w:t>
      </w:r>
    </w:p>
    <w:p w14:paraId="5F865E50" w14:textId="20707A64" w:rsidR="08F36D65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ind w:firstLine="851"/>
        <w:rPr>
          <w:rFonts w:asciiTheme="minorHAnsi" w:hAnsiTheme="minorHAnsi" w:cs="Arial"/>
        </w:rPr>
      </w:pPr>
      <w:r w:rsidRPr="56241313">
        <w:rPr>
          <w:rFonts w:asciiTheme="minorHAnsi" w:hAnsiTheme="minorHAnsi" w:cs="Arial"/>
        </w:rPr>
        <w:t>&lt;/</w:t>
      </w:r>
      <w:proofErr w:type="spellStart"/>
      <w:r w:rsidRPr="56241313">
        <w:rPr>
          <w:rFonts w:asciiTheme="minorHAnsi" w:hAnsiTheme="minorHAnsi" w:cs="Arial"/>
        </w:rPr>
        <w:t>processaPedidoInput</w:t>
      </w:r>
      <w:proofErr w:type="spellEnd"/>
      <w:r w:rsidRPr="56241313">
        <w:rPr>
          <w:rFonts w:asciiTheme="minorHAnsi" w:hAnsiTheme="minorHAnsi" w:cs="Arial"/>
        </w:rPr>
        <w:t xml:space="preserve"> &gt;</w:t>
      </w:r>
    </w:p>
    <w:p w14:paraId="365B7C4D" w14:textId="4E45FCCB" w:rsidR="08F36D65" w:rsidRPr="00E52C06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E52C06">
        <w:rPr>
          <w:rFonts w:asciiTheme="minorHAnsi" w:hAnsiTheme="minorHAnsi" w:cs="Arial"/>
        </w:rPr>
        <w:t xml:space="preserve">      </w:t>
      </w:r>
      <w:r>
        <w:tab/>
      </w:r>
      <w:r w:rsidRPr="00E52C06">
        <w:rPr>
          <w:rFonts w:asciiTheme="minorHAnsi" w:hAnsiTheme="minorHAnsi" w:cs="Arial"/>
        </w:rPr>
        <w:t>&lt;/</w:t>
      </w:r>
      <w:proofErr w:type="spellStart"/>
      <w:proofErr w:type="gramStart"/>
      <w:r w:rsidRPr="00E52C06">
        <w:rPr>
          <w:rFonts w:asciiTheme="minorHAnsi" w:hAnsiTheme="minorHAnsi" w:cs="Arial"/>
        </w:rPr>
        <w:t>net:</w:t>
      </w:r>
      <w:r w:rsidR="71EF544A" w:rsidRPr="56241313">
        <w:rPr>
          <w:rFonts w:asciiTheme="minorHAnsi" w:hAnsiTheme="minorHAnsi" w:cs="Arial"/>
        </w:rPr>
        <w:t>IMPCauRespostaAT</w:t>
      </w:r>
      <w:proofErr w:type="spellEnd"/>
      <w:proofErr w:type="gramEnd"/>
      <w:r w:rsidRPr="00E52C06">
        <w:rPr>
          <w:rFonts w:asciiTheme="minorHAnsi" w:hAnsiTheme="minorHAnsi" w:cs="Arial"/>
        </w:rPr>
        <w:t>&gt;</w:t>
      </w:r>
    </w:p>
    <w:p w14:paraId="40160BE6" w14:textId="1D6F54A7" w:rsidR="08F36D65" w:rsidRPr="00E52C06" w:rsidRDefault="08F36D65" w:rsidP="56241313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E52C06">
        <w:rPr>
          <w:rFonts w:asciiTheme="minorHAnsi" w:hAnsiTheme="minorHAnsi" w:cs="Arial"/>
        </w:rPr>
        <w:t>&lt;/</w:t>
      </w:r>
      <w:proofErr w:type="spellStart"/>
      <w:proofErr w:type="gramStart"/>
      <w:r w:rsidRPr="00E52C06">
        <w:rPr>
          <w:rFonts w:asciiTheme="minorHAnsi" w:hAnsiTheme="minorHAnsi" w:cs="Arial"/>
        </w:rPr>
        <w:t>soapenv:Body</w:t>
      </w:r>
      <w:proofErr w:type="spellEnd"/>
      <w:proofErr w:type="gramEnd"/>
      <w:r w:rsidRPr="00E52C06">
        <w:rPr>
          <w:rFonts w:asciiTheme="minorHAnsi" w:hAnsiTheme="minorHAnsi" w:cs="Arial"/>
        </w:rPr>
        <w:t>&gt;</w:t>
      </w:r>
    </w:p>
    <w:p w14:paraId="0E9294BD" w14:textId="77777777" w:rsidR="00A12420" w:rsidRDefault="00A12420" w:rsidP="4D72C51E">
      <w:pPr>
        <w:spacing w:line="240" w:lineRule="auto"/>
      </w:pPr>
    </w:p>
    <w:p w14:paraId="7D5BF149" w14:textId="0EB69C30" w:rsidR="67850DF6" w:rsidRDefault="67850DF6" w:rsidP="4D72C51E">
      <w:pPr>
        <w:spacing w:line="240" w:lineRule="auto"/>
      </w:pPr>
      <w:r>
        <w:t>A este pedido o sistema responde da seguinte forma:</w:t>
      </w:r>
    </w:p>
    <w:p w14:paraId="1CCAD860" w14:textId="77777777" w:rsidR="00A12420" w:rsidRDefault="00A12420" w:rsidP="4D72C51E">
      <w:pPr>
        <w:spacing w:line="240" w:lineRule="auto"/>
      </w:pPr>
    </w:p>
    <w:p w14:paraId="577B448D" w14:textId="77777777" w:rsidR="67850DF6" w:rsidRPr="00432F80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pt-BR"/>
        </w:rPr>
      </w:pPr>
      <w:r w:rsidRPr="00432F80">
        <w:rPr>
          <w:rFonts w:asciiTheme="minorHAnsi" w:hAnsiTheme="minorHAnsi" w:cs="Arial"/>
          <w:lang w:val="pt-BR"/>
        </w:rPr>
        <w:t>&lt;env:Body&gt;</w:t>
      </w:r>
    </w:p>
    <w:p w14:paraId="64DCFDE0" w14:textId="6324B4C7" w:rsidR="67850DF6" w:rsidRPr="00432F80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pt-BR"/>
        </w:rPr>
      </w:pPr>
      <w:r w:rsidRPr="00432F80">
        <w:rPr>
          <w:rFonts w:asciiTheme="minorHAnsi" w:hAnsiTheme="minorHAnsi" w:cs="Arial"/>
          <w:lang w:val="pt-BR"/>
        </w:rPr>
        <w:t xml:space="preserve">      &lt;m:</w:t>
      </w:r>
      <w:r w:rsidR="148A4EFF" w:rsidRPr="00432F80">
        <w:rPr>
          <w:rFonts w:asciiTheme="minorHAnsi" w:hAnsiTheme="minorHAnsi" w:cs="Arial"/>
          <w:lang w:val="pt-BR"/>
        </w:rPr>
        <w:t>IMPCauRespostaAT</w:t>
      </w:r>
      <w:r w:rsidR="0012733B" w:rsidRPr="00432F80">
        <w:rPr>
          <w:rFonts w:asciiTheme="minorHAnsi" w:hAnsiTheme="minorHAnsi" w:cs="Arial"/>
          <w:lang w:val="pt-BR"/>
        </w:rPr>
        <w:t>Response</w:t>
      </w:r>
      <w:r w:rsidRPr="00432F80">
        <w:rPr>
          <w:rFonts w:asciiTheme="minorHAnsi" w:hAnsiTheme="minorHAnsi" w:cs="Arial"/>
          <w:lang w:val="pt-BR"/>
        </w:rPr>
        <w:t>&gt;</w:t>
      </w:r>
    </w:p>
    <w:p w14:paraId="6D00CD87" w14:textId="77777777" w:rsidR="67850DF6" w:rsidRPr="00432F80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  <w:lang w:val="pt-BR"/>
        </w:rPr>
      </w:pPr>
      <w:r w:rsidRPr="00432F80">
        <w:rPr>
          <w:rFonts w:asciiTheme="minorHAnsi" w:hAnsiTheme="minorHAnsi" w:cs="Arial"/>
          <w:lang w:val="pt-BR"/>
        </w:rPr>
        <w:t xml:space="preserve">         &lt;return&gt;</w:t>
      </w:r>
    </w:p>
    <w:p w14:paraId="235D7C16" w14:textId="77777777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00432F80">
        <w:rPr>
          <w:rFonts w:asciiTheme="minorHAnsi" w:hAnsiTheme="minorHAnsi" w:cs="Arial"/>
          <w:lang w:val="pt-BR"/>
        </w:rPr>
        <w:t xml:space="preserve">         </w:t>
      </w:r>
      <w:r w:rsidRPr="00432F80">
        <w:rPr>
          <w:lang w:val="pt-BR"/>
        </w:rPr>
        <w:tab/>
      </w:r>
      <w:r w:rsidRPr="00432F80">
        <w:rPr>
          <w:lang w:val="pt-BR"/>
        </w:rPr>
        <w:tab/>
      </w:r>
      <w:r w:rsidRPr="4D72C51E">
        <w:rPr>
          <w:rFonts w:asciiTheme="minorHAnsi" w:hAnsiTheme="minorHAnsi" w:cs="Arial"/>
        </w:rPr>
        <w:t>&lt;</w:t>
      </w:r>
      <w:proofErr w:type="spellStart"/>
      <w:r w:rsidRPr="4D72C51E">
        <w:rPr>
          <w:rFonts w:asciiTheme="minorHAnsi" w:hAnsiTheme="minorHAnsi" w:cs="Arial"/>
        </w:rPr>
        <w:t>resultadoProcessamento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7CB0A853" w14:textId="77777777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ind w:firstLine="426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 xml:space="preserve">         </w:t>
      </w:r>
      <w:r>
        <w:tab/>
      </w:r>
      <w:r>
        <w:tab/>
      </w:r>
      <w:r w:rsidRPr="4D72C51E">
        <w:rPr>
          <w:rFonts w:asciiTheme="minorHAnsi" w:hAnsiTheme="minorHAnsi" w:cs="Arial"/>
        </w:rPr>
        <w:t>&lt;</w:t>
      </w:r>
      <w:proofErr w:type="spellStart"/>
      <w:r w:rsidRPr="4D72C51E">
        <w:rPr>
          <w:rFonts w:asciiTheme="minorHAnsi" w:hAnsiTheme="minorHAnsi" w:cs="Arial"/>
        </w:rPr>
        <w:t>codigoResultado</w:t>
      </w:r>
      <w:proofErr w:type="spellEnd"/>
      <w:r w:rsidRPr="4D72C51E">
        <w:rPr>
          <w:rFonts w:asciiTheme="minorHAnsi" w:hAnsiTheme="minorHAnsi" w:cs="Arial"/>
        </w:rPr>
        <w:t>&gt;</w:t>
      </w:r>
      <w:r w:rsidRPr="4D72C51E">
        <w:rPr>
          <w:rFonts w:asciiTheme="minorHAnsi" w:hAnsiTheme="minorHAnsi" w:cs="Arial"/>
          <w:b/>
          <w:bCs/>
        </w:rPr>
        <w:t>0</w:t>
      </w:r>
      <w:r w:rsidRPr="4D72C51E">
        <w:rPr>
          <w:rFonts w:asciiTheme="minorHAnsi" w:hAnsiTheme="minorHAnsi" w:cs="Arial"/>
        </w:rPr>
        <w:t>&lt;/</w:t>
      </w:r>
      <w:proofErr w:type="spellStart"/>
      <w:r w:rsidRPr="4D72C51E">
        <w:rPr>
          <w:rFonts w:asciiTheme="minorHAnsi" w:hAnsiTheme="minorHAnsi" w:cs="Arial"/>
        </w:rPr>
        <w:t>codigoResultado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65299541" w14:textId="77777777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 xml:space="preserve">        </w:t>
      </w:r>
      <w:r>
        <w:tab/>
      </w:r>
      <w:r>
        <w:tab/>
      </w:r>
      <w:r>
        <w:tab/>
      </w:r>
      <w:r w:rsidRPr="4D72C51E">
        <w:rPr>
          <w:rFonts w:asciiTheme="minorHAnsi" w:hAnsiTheme="minorHAnsi" w:cs="Arial"/>
        </w:rPr>
        <w:t>&lt;</w:t>
      </w:r>
      <w:proofErr w:type="spellStart"/>
      <w:r w:rsidRPr="4D72C51E">
        <w:rPr>
          <w:rFonts w:asciiTheme="minorHAnsi" w:hAnsiTheme="minorHAnsi" w:cs="Arial"/>
        </w:rPr>
        <w:t>descricaoResultado</w:t>
      </w:r>
      <w:proofErr w:type="spellEnd"/>
      <w:r w:rsidRPr="4D72C51E">
        <w:rPr>
          <w:rFonts w:asciiTheme="minorHAnsi" w:hAnsiTheme="minorHAnsi" w:cs="Arial"/>
        </w:rPr>
        <w:t>&gt;</w:t>
      </w:r>
      <w:r w:rsidRPr="4D72C51E">
        <w:rPr>
          <w:rFonts w:asciiTheme="minorHAnsi" w:hAnsiTheme="minorHAnsi" w:cs="Arial"/>
          <w:b/>
          <w:bCs/>
        </w:rPr>
        <w:t xml:space="preserve"> Mensagem processada com </w:t>
      </w:r>
      <w:proofErr w:type="gramStart"/>
      <w:r w:rsidRPr="4D72C51E">
        <w:rPr>
          <w:rFonts w:asciiTheme="minorHAnsi" w:hAnsiTheme="minorHAnsi" w:cs="Arial"/>
          <w:b/>
          <w:bCs/>
        </w:rPr>
        <w:t>sucesso</w:t>
      </w:r>
      <w:r w:rsidRPr="4D72C51E">
        <w:rPr>
          <w:rFonts w:asciiTheme="minorHAnsi" w:hAnsiTheme="minorHAnsi" w:cs="Arial"/>
        </w:rPr>
        <w:t>.&lt;</w:t>
      </w:r>
      <w:proofErr w:type="gramEnd"/>
      <w:r w:rsidRPr="4D72C51E">
        <w:rPr>
          <w:rFonts w:asciiTheme="minorHAnsi" w:hAnsiTheme="minorHAnsi" w:cs="Arial"/>
        </w:rPr>
        <w:t>/</w:t>
      </w:r>
      <w:proofErr w:type="spellStart"/>
      <w:r w:rsidRPr="4D72C51E">
        <w:rPr>
          <w:rFonts w:asciiTheme="minorHAnsi" w:hAnsiTheme="minorHAnsi" w:cs="Arial"/>
        </w:rPr>
        <w:t>descricaoResultado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0DF12888" w14:textId="77777777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ind w:firstLine="851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>&lt;/</w:t>
      </w:r>
      <w:proofErr w:type="spellStart"/>
      <w:r w:rsidRPr="4D72C51E">
        <w:rPr>
          <w:rFonts w:asciiTheme="minorHAnsi" w:hAnsiTheme="minorHAnsi" w:cs="Arial"/>
        </w:rPr>
        <w:t>resultadoProcessamento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4F4453E3" w14:textId="0782FE9E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 xml:space="preserve"> </w:t>
      </w:r>
      <w:r>
        <w:tab/>
      </w:r>
      <w:r>
        <w:tab/>
      </w:r>
      <w:r w:rsidRPr="4D72C51E">
        <w:rPr>
          <w:rFonts w:asciiTheme="minorHAnsi" w:hAnsiTheme="minorHAnsi" w:cs="Arial"/>
        </w:rPr>
        <w:t>&lt;</w:t>
      </w:r>
      <w:proofErr w:type="spellStart"/>
      <w:r w:rsidRPr="4D72C51E">
        <w:rPr>
          <w:rFonts w:asciiTheme="minorHAnsi" w:hAnsiTheme="minorHAnsi" w:cs="Arial"/>
        </w:rPr>
        <w:t>dataEnvio</w:t>
      </w:r>
      <w:proofErr w:type="spellEnd"/>
      <w:r w:rsidRPr="4D72C51E">
        <w:rPr>
          <w:rFonts w:asciiTheme="minorHAnsi" w:hAnsiTheme="minorHAnsi" w:cs="Arial"/>
        </w:rPr>
        <w:t>&gt;</w:t>
      </w:r>
      <w:r w:rsidRPr="4D72C51E">
        <w:rPr>
          <w:rFonts w:asciiTheme="minorHAnsi" w:hAnsiTheme="minorHAnsi" w:cs="Arial"/>
          <w:b/>
          <w:bCs/>
        </w:rPr>
        <w:t>2022-06-12 19:30</w:t>
      </w:r>
      <w:r w:rsidRPr="4D72C51E">
        <w:rPr>
          <w:rFonts w:asciiTheme="minorHAnsi" w:hAnsiTheme="minorHAnsi" w:cs="Arial"/>
        </w:rPr>
        <w:t>&lt;/</w:t>
      </w:r>
      <w:proofErr w:type="spellStart"/>
      <w:r w:rsidRPr="4D72C51E">
        <w:rPr>
          <w:rFonts w:asciiTheme="minorHAnsi" w:hAnsiTheme="minorHAnsi" w:cs="Arial"/>
        </w:rPr>
        <w:t>dataEnvio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4AE8E939" w14:textId="77777777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 xml:space="preserve">         &lt;/</w:t>
      </w:r>
      <w:proofErr w:type="spellStart"/>
      <w:r w:rsidRPr="4D72C51E">
        <w:rPr>
          <w:rFonts w:asciiTheme="minorHAnsi" w:hAnsiTheme="minorHAnsi" w:cs="Arial"/>
        </w:rPr>
        <w:t>return</w:t>
      </w:r>
      <w:proofErr w:type="spellEnd"/>
      <w:r w:rsidRPr="4D72C51E">
        <w:rPr>
          <w:rFonts w:asciiTheme="minorHAnsi" w:hAnsiTheme="minorHAnsi" w:cs="Arial"/>
        </w:rPr>
        <w:t>&gt;</w:t>
      </w:r>
    </w:p>
    <w:p w14:paraId="20FDB6E9" w14:textId="2AA181D8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 xml:space="preserve">     &lt;/</w:t>
      </w:r>
      <w:proofErr w:type="spellStart"/>
      <w:proofErr w:type="gramStart"/>
      <w:r w:rsidRPr="4D72C51E">
        <w:rPr>
          <w:rFonts w:asciiTheme="minorHAnsi" w:hAnsiTheme="minorHAnsi" w:cs="Arial"/>
        </w:rPr>
        <w:t>m:IMPCau</w:t>
      </w:r>
      <w:r w:rsidR="44606184" w:rsidRPr="4D72C51E">
        <w:rPr>
          <w:rFonts w:asciiTheme="minorHAnsi" w:hAnsiTheme="minorHAnsi" w:cs="Arial"/>
        </w:rPr>
        <w:t>RespostaAT</w:t>
      </w:r>
      <w:r w:rsidR="0012733B">
        <w:rPr>
          <w:rFonts w:asciiTheme="minorHAnsi" w:hAnsiTheme="minorHAnsi" w:cs="Arial"/>
        </w:rPr>
        <w:t>Response</w:t>
      </w:r>
      <w:proofErr w:type="spellEnd"/>
      <w:proofErr w:type="gramEnd"/>
      <w:r w:rsidRPr="4D72C51E">
        <w:rPr>
          <w:rFonts w:asciiTheme="minorHAnsi" w:hAnsiTheme="minorHAnsi" w:cs="Arial"/>
        </w:rPr>
        <w:t>&gt;</w:t>
      </w:r>
    </w:p>
    <w:p w14:paraId="08BE5240" w14:textId="08EF115C" w:rsidR="67850DF6" w:rsidRDefault="67850DF6" w:rsidP="4D72C51E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="Arial"/>
        </w:rPr>
      </w:pPr>
      <w:r w:rsidRPr="4D72C51E">
        <w:rPr>
          <w:rFonts w:asciiTheme="minorHAnsi" w:hAnsiTheme="minorHAnsi" w:cs="Arial"/>
        </w:rPr>
        <w:t>&lt;/</w:t>
      </w:r>
      <w:proofErr w:type="spellStart"/>
      <w:proofErr w:type="gramStart"/>
      <w:r w:rsidRPr="4D72C51E">
        <w:rPr>
          <w:rFonts w:asciiTheme="minorHAnsi" w:hAnsiTheme="minorHAnsi" w:cs="Arial"/>
        </w:rPr>
        <w:t>env:Body</w:t>
      </w:r>
      <w:proofErr w:type="spellEnd"/>
      <w:proofErr w:type="gramEnd"/>
      <w:r w:rsidRPr="4D72C51E">
        <w:rPr>
          <w:rFonts w:asciiTheme="minorHAnsi" w:hAnsiTheme="minorHAnsi" w:cs="Arial"/>
        </w:rPr>
        <w:t>&gt;</w:t>
      </w:r>
    </w:p>
    <w:p w14:paraId="03BCB931" w14:textId="292F1224" w:rsidR="4D72C51E" w:rsidRDefault="4D72C51E" w:rsidP="4D72C51E"/>
    <w:p w14:paraId="0F9E82AA" w14:textId="474017A1" w:rsidR="4D72C51E" w:rsidRDefault="4D72C51E" w:rsidP="4D72C51E"/>
    <w:p w14:paraId="2866164A" w14:textId="7C4F9D20" w:rsidR="002C5FD9" w:rsidRDefault="002C5FD9">
      <w:bookmarkStart w:id="69" w:name="_Toc126137680"/>
      <w:r>
        <w:br w:type="page"/>
      </w:r>
    </w:p>
    <w:p w14:paraId="040078F5" w14:textId="0E172153" w:rsidR="009C2E7B" w:rsidRPr="004C29D8" w:rsidRDefault="009C2E7B" w:rsidP="009C2E7B">
      <w:pPr>
        <w:pStyle w:val="Ttulo1"/>
      </w:pPr>
      <w:bookmarkStart w:id="70" w:name="_Toc233187278"/>
      <w:r>
        <w:lastRenderedPageBreak/>
        <w:t>Códigos de Resultado</w:t>
      </w:r>
      <w:bookmarkEnd w:id="69"/>
      <w:bookmarkEnd w:id="70"/>
      <w:r>
        <w:t xml:space="preserve"> </w:t>
      </w:r>
    </w:p>
    <w:p w14:paraId="212D13B7" w14:textId="77777777" w:rsidR="009C2E7B" w:rsidRPr="004C29D8" w:rsidRDefault="009C2E7B" w:rsidP="009C2E7B"/>
    <w:p w14:paraId="595A1C9C" w14:textId="77777777" w:rsidR="009C2E7B" w:rsidRPr="004C29D8" w:rsidRDefault="009C2E7B" w:rsidP="00B5774F">
      <w:pPr>
        <w:jc w:val="both"/>
      </w:pPr>
      <w:r w:rsidRPr="004C29D8">
        <w:t>A cada invocação, o sistema poderá responder com as mensagens abaixo descritas:</w:t>
      </w:r>
    </w:p>
    <w:p w14:paraId="7108714C" w14:textId="77777777" w:rsidR="009C2E7B" w:rsidRPr="004C29D8" w:rsidRDefault="009C2E7B" w:rsidP="009C2E7B"/>
    <w:tbl>
      <w:tblPr>
        <w:tblStyle w:val="Tabelacomgrelh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7312"/>
      </w:tblGrid>
      <w:tr w:rsidR="009C2E7B" w:rsidRPr="004C29D8" w14:paraId="3A578D6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5B745122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Código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1859712D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Descrição</w:t>
            </w:r>
          </w:p>
        </w:tc>
      </w:tr>
      <w:tr w:rsidR="009C2E7B" w:rsidRPr="004C29D8" w14:paraId="7B389038" w14:textId="77777777">
        <w:trPr>
          <w:trHeight w:val="353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BD9BD1B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 xml:space="preserve">Códigos de Resultado genéricos </w:t>
            </w:r>
          </w:p>
        </w:tc>
      </w:tr>
      <w:tr w:rsidR="009C2E7B" w:rsidRPr="004C29D8" w14:paraId="2C1DA2DD" w14:textId="77777777" w:rsidTr="00FF505A">
        <w:trPr>
          <w:trHeight w:val="339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14:paraId="4401A543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0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0E2DCAFE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Mensagem processada com sucesso. / Mensagem submetida com sucesso.</w:t>
            </w:r>
          </w:p>
          <w:p w14:paraId="0DD128F9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</w:p>
        </w:tc>
      </w:tr>
      <w:tr w:rsidR="009C2E7B" w:rsidRPr="004C29D8" w14:paraId="43488D51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07FDB9ED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1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BD27112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Ultrapassado o limite máximo de documentos por pedido.</w:t>
            </w:r>
          </w:p>
        </w:tc>
      </w:tr>
      <w:tr w:rsidR="009C2E7B" w:rsidRPr="004C29D8" w14:paraId="426091D9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516224BB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2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D27FEA3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 xml:space="preserve">Mensagem inválida. A estrutura da mensagem não corresponde à Mensagem </w:t>
            </w:r>
            <w:proofErr w:type="spellStart"/>
            <w:r w:rsidRPr="00734C10">
              <w:rPr>
                <w:rFonts w:cs="Arial"/>
                <w:szCs w:val="24"/>
              </w:rPr>
              <w:t>CCxxxA</w:t>
            </w:r>
            <w:proofErr w:type="spellEnd"/>
            <w:r w:rsidRPr="00734C10">
              <w:rPr>
                <w:rFonts w:cs="Arial"/>
                <w:szCs w:val="24"/>
              </w:rPr>
              <w:t>.</w:t>
            </w:r>
          </w:p>
        </w:tc>
      </w:tr>
      <w:tr w:rsidR="00A47A02" w:rsidRPr="004C29D8" w14:paraId="3EFBA9F5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6CA65BC3" w14:textId="7D301F6D" w:rsidR="00A47A02" w:rsidRPr="004C29D8" w:rsidRDefault="00A47A02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51B2F8A" w14:textId="604183BE" w:rsidR="00A47A02" w:rsidRPr="004C29D8" w:rsidRDefault="00A47A02">
            <w:pPr>
              <w:spacing w:before="60" w:after="60"/>
              <w:rPr>
                <w:rFonts w:cs="Arial"/>
                <w:szCs w:val="24"/>
              </w:rPr>
            </w:pPr>
            <w:r w:rsidRPr="00A47A02">
              <w:rPr>
                <w:rFonts w:cs="Arial"/>
                <w:szCs w:val="24"/>
              </w:rPr>
              <w:t xml:space="preserve">O número de identificação indicado no </w:t>
            </w:r>
            <w:proofErr w:type="spellStart"/>
            <w:r w:rsidRPr="00A47A02">
              <w:rPr>
                <w:rFonts w:cs="Arial"/>
                <w:szCs w:val="24"/>
              </w:rPr>
              <w:t>Username</w:t>
            </w:r>
            <w:proofErr w:type="spellEnd"/>
            <w:r w:rsidRPr="00A47A02">
              <w:rPr>
                <w:rFonts w:cs="Arial"/>
                <w:szCs w:val="24"/>
              </w:rPr>
              <w:t xml:space="preserve"> do </w:t>
            </w:r>
            <w:proofErr w:type="spellStart"/>
            <w:r w:rsidRPr="00A47A02">
              <w:rPr>
                <w:rFonts w:cs="Arial"/>
                <w:szCs w:val="24"/>
              </w:rPr>
              <w:t>Header</w:t>
            </w:r>
            <w:proofErr w:type="spellEnd"/>
            <w:r w:rsidRPr="00A47A02">
              <w:rPr>
                <w:rFonts w:cs="Arial"/>
                <w:szCs w:val="24"/>
              </w:rPr>
              <w:t xml:space="preserve"> não corresponde ao número de identificação que entrega a declaração de acordo com o XML enviado</w:t>
            </w:r>
            <w:r>
              <w:rPr>
                <w:rFonts w:cs="Arial"/>
                <w:szCs w:val="24"/>
              </w:rPr>
              <w:t>.</w:t>
            </w:r>
          </w:p>
        </w:tc>
      </w:tr>
      <w:tr w:rsidR="009C2E7B" w:rsidRPr="004C29D8" w14:paraId="4DE0F9DA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0DC81B7C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900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0D31BDE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Ocorreu um erro interno. Por favor, contacte a AT indicando o identificador: &lt;</w:t>
            </w:r>
            <w:r w:rsidRPr="004C29D8">
              <w:rPr>
                <w:rFonts w:cs="Arial"/>
                <w:i/>
                <w:iCs/>
                <w:szCs w:val="24"/>
              </w:rPr>
              <w:t>identificador</w:t>
            </w:r>
            <w:r w:rsidRPr="004C29D8">
              <w:rPr>
                <w:rFonts w:cs="Arial"/>
                <w:szCs w:val="24"/>
              </w:rPr>
              <w:t>&gt;.</w:t>
            </w:r>
          </w:p>
        </w:tc>
      </w:tr>
      <w:tr w:rsidR="009C2E7B" w:rsidRPr="004C29D8" w14:paraId="4F52387F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4ADDF0BE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901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F698CFA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Estrutura do pedido inválida.</w:t>
            </w:r>
          </w:p>
        </w:tc>
      </w:tr>
      <w:tr w:rsidR="009C2E7B" w:rsidRPr="004C29D8" w14:paraId="76DEBD49" w14:textId="77777777" w:rsidTr="00FF505A">
        <w:trPr>
          <w:trHeight w:val="336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204E4CA3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>Códigos de Resultado específicos – obter PDF/Mensagens</w:t>
            </w:r>
          </w:p>
        </w:tc>
      </w:tr>
      <w:tr w:rsidR="009C2E7B" w:rsidRPr="004C29D8" w14:paraId="183C746C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5A10A2F0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100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B47B01F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Dados encontrados.</w:t>
            </w:r>
          </w:p>
        </w:tc>
      </w:tr>
      <w:tr w:rsidR="009C2E7B" w:rsidRPr="004C29D8" w14:paraId="3ABFF581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624B20EF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101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73B5886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Não foram encontrados resultados para a operação pretendida.</w:t>
            </w:r>
          </w:p>
        </w:tc>
      </w:tr>
      <w:tr w:rsidR="009C2E7B" w:rsidRPr="004C29D8" w14:paraId="2588B6CB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713A3432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102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0F1564D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Número de Referência Local inexistente.</w:t>
            </w:r>
          </w:p>
        </w:tc>
      </w:tr>
      <w:tr w:rsidR="009C2E7B" w:rsidRPr="004C29D8" w14:paraId="14C5FA93" w14:textId="77777777" w:rsidTr="00FF505A">
        <w:trPr>
          <w:trHeight w:val="336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08D95607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>Códigos de Resultado específicos – enviar Documentos</w:t>
            </w:r>
          </w:p>
        </w:tc>
      </w:tr>
      <w:tr w:rsidR="009C2E7B" w:rsidRPr="004C29D8" w14:paraId="6EE7B05E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0A2A9D71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20</w:t>
            </w:r>
            <w:r>
              <w:rPr>
                <w:rFonts w:cs="Arial"/>
                <w:szCs w:val="24"/>
              </w:rPr>
              <w:t>0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FE6A8D5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C63698">
              <w:rPr>
                <w:rFonts w:cs="Arial"/>
                <w:szCs w:val="24"/>
              </w:rPr>
              <w:t>Não é possível o envio de documentos. Não existem pedidos.</w:t>
            </w:r>
          </w:p>
        </w:tc>
      </w:tr>
      <w:tr w:rsidR="009C2E7B" w:rsidRPr="004C29D8" w14:paraId="686E3F7F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496600CE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201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939C603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Formato do documento não suportado.</w:t>
            </w:r>
          </w:p>
        </w:tc>
      </w:tr>
      <w:tr w:rsidR="009C2E7B" w:rsidRPr="004C29D8" w14:paraId="01B76E9F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6886E63E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202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A3BC313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Tamanho</w:t>
            </w:r>
            <w:r>
              <w:rPr>
                <w:rFonts w:cs="Arial"/>
                <w:szCs w:val="24"/>
              </w:rPr>
              <w:t xml:space="preserve"> do documento</w:t>
            </w:r>
            <w:r w:rsidRPr="004C29D8">
              <w:rPr>
                <w:rFonts w:cs="Arial"/>
                <w:szCs w:val="24"/>
              </w:rPr>
              <w:t xml:space="preserve"> máximo ultrapassado.</w:t>
            </w:r>
          </w:p>
        </w:tc>
      </w:tr>
      <w:tr w:rsidR="009C2E7B" w:rsidRPr="004C29D8" w14:paraId="081009EB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751B7E82" w14:textId="77777777" w:rsidR="009C2E7B" w:rsidRPr="004C29D8" w:rsidRDefault="009C2E7B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20</w:t>
            </w:r>
            <w:r>
              <w:rPr>
                <w:rFonts w:cs="Arial"/>
                <w:szCs w:val="24"/>
              </w:rPr>
              <w:t>3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AD13CA3" w14:textId="77777777" w:rsidR="009C2E7B" w:rsidRPr="004C29D8" w:rsidRDefault="009C2E7B" w:rsidP="003A037B">
            <w:pPr>
              <w:keepNext/>
              <w:spacing w:before="60" w:after="60"/>
              <w:jc w:val="left"/>
              <w:rPr>
                <w:rFonts w:cs="Arial"/>
                <w:szCs w:val="24"/>
              </w:rPr>
            </w:pPr>
            <w:r w:rsidRPr="00282874">
              <w:rPr>
                <w:rFonts w:cs="Arial"/>
                <w:szCs w:val="24"/>
              </w:rPr>
              <w:t>Código do pedido</w:t>
            </w:r>
            <w:r>
              <w:rPr>
                <w:rFonts w:cs="Arial"/>
                <w:szCs w:val="24"/>
              </w:rPr>
              <w:t xml:space="preserve"> </w:t>
            </w:r>
            <w:r w:rsidRPr="00102A7A">
              <w:rPr>
                <w:rFonts w:cs="Arial"/>
                <w:i/>
                <w:iCs/>
                <w:szCs w:val="24"/>
              </w:rPr>
              <w:t>&lt;a indicar pelo sistema&gt;</w:t>
            </w:r>
            <w:r w:rsidRPr="00282874">
              <w:rPr>
                <w:rFonts w:cs="Arial"/>
                <w:szCs w:val="24"/>
              </w:rPr>
              <w:t xml:space="preserve"> inválido ou não declarado.</w:t>
            </w:r>
          </w:p>
        </w:tc>
      </w:tr>
      <w:tr w:rsidR="006D61E9" w:rsidRPr="004C29D8" w14:paraId="00F8B9CD" w14:textId="77777777" w:rsidTr="00FF505A">
        <w:trPr>
          <w:trHeight w:val="336"/>
          <w:jc w:val="center"/>
        </w:trPr>
        <w:tc>
          <w:tcPr>
            <w:tcW w:w="8956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60C5025E" w14:textId="7050468D" w:rsidR="006D61E9" w:rsidRPr="00282874" w:rsidRDefault="00FF505A" w:rsidP="00FF505A">
            <w:pPr>
              <w:keepNext/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i/>
                <w:iCs/>
                <w:szCs w:val="18"/>
              </w:rPr>
              <w:t xml:space="preserve">Códigos de Resultado específicos – 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Alterar / Anular declaração</w:t>
            </w:r>
          </w:p>
        </w:tc>
      </w:tr>
      <w:tr w:rsidR="006D61E9" w:rsidRPr="00FF505A" w14:paraId="2599D64C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6812E2C9" w14:textId="482618E4" w:rsidR="006D61E9" w:rsidRPr="004C29D8" w:rsidRDefault="00FF505A" w:rsidP="00FF505A">
            <w:pPr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300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7933660" w14:textId="24FE49ED" w:rsidR="006D61E9" w:rsidRPr="00FF505A" w:rsidRDefault="00FF505A" w:rsidP="003A037B">
            <w:pPr>
              <w:keepNext/>
              <w:spacing w:before="60" w:after="60"/>
              <w:rPr>
                <w:rFonts w:cs="Arial"/>
                <w:szCs w:val="24"/>
                <w:lang w:val="pt-BR"/>
              </w:rPr>
            </w:pPr>
            <w:r w:rsidRPr="00FF505A">
              <w:rPr>
                <w:rFonts w:cs="Arial"/>
                <w:szCs w:val="24"/>
                <w:lang w:val="pt-BR"/>
              </w:rPr>
              <w:t xml:space="preserve">As tags </w:t>
            </w:r>
            <w:r w:rsidRPr="00FF505A">
              <w:rPr>
                <w:rFonts w:cs="Arial"/>
                <w:i/>
                <w:iCs/>
                <w:szCs w:val="24"/>
                <w:lang w:val="pt-BR"/>
              </w:rPr>
              <w:t>LRN</w:t>
            </w:r>
            <w:r w:rsidRPr="00FF505A">
              <w:rPr>
                <w:rFonts w:cs="Arial"/>
                <w:szCs w:val="24"/>
                <w:lang w:val="pt-BR"/>
              </w:rPr>
              <w:t xml:space="preserve"> e </w:t>
            </w:r>
            <w:r w:rsidRPr="00FF505A">
              <w:rPr>
                <w:rFonts w:cs="Arial"/>
                <w:i/>
                <w:iCs/>
                <w:szCs w:val="24"/>
                <w:lang w:val="pt-BR"/>
              </w:rPr>
              <w:t>customsRegistrationNumber</w:t>
            </w:r>
            <w:r w:rsidRPr="00FF505A">
              <w:rPr>
                <w:rFonts w:cs="Arial"/>
                <w:szCs w:val="24"/>
                <w:lang w:val="pt-BR"/>
              </w:rPr>
              <w:t xml:space="preserve"> não po</w:t>
            </w:r>
            <w:r>
              <w:rPr>
                <w:rFonts w:cs="Arial"/>
                <w:szCs w:val="24"/>
                <w:lang w:val="pt-BR"/>
              </w:rPr>
              <w:t xml:space="preserve">dem ser declaradas em simultâneo com a tag </w:t>
            </w:r>
            <w:r w:rsidRPr="00FF505A">
              <w:rPr>
                <w:rFonts w:cs="Arial"/>
                <w:i/>
                <w:iCs/>
                <w:szCs w:val="24"/>
                <w:lang w:val="pt-BR"/>
              </w:rPr>
              <w:t>MRN</w:t>
            </w:r>
            <w:r>
              <w:rPr>
                <w:rFonts w:cs="Arial"/>
                <w:szCs w:val="24"/>
                <w:lang w:val="pt-BR"/>
              </w:rPr>
              <w:t>.</w:t>
            </w:r>
          </w:p>
        </w:tc>
      </w:tr>
      <w:tr w:rsidR="00C27336" w:rsidRPr="00FF505A" w14:paraId="3988B888" w14:textId="77777777" w:rsidTr="00FF505A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5376DE2B" w14:textId="5C22FEA8" w:rsidR="00C27336" w:rsidRDefault="00C27336" w:rsidP="00C27336">
            <w:pPr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301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235EB18" w14:textId="619604BA" w:rsidR="00C27336" w:rsidRPr="00FF505A" w:rsidRDefault="00C27336" w:rsidP="00C27336">
            <w:pPr>
              <w:keepNext/>
              <w:spacing w:before="60" w:after="60"/>
              <w:rPr>
                <w:rFonts w:cs="Arial"/>
                <w:szCs w:val="24"/>
                <w:lang w:val="pt-BR"/>
              </w:rPr>
            </w:pPr>
            <w:r>
              <w:rPr>
                <w:rFonts w:cs="Arial"/>
                <w:szCs w:val="24"/>
              </w:rPr>
              <w:t>MRN i</w:t>
            </w:r>
            <w:r w:rsidRPr="004C29D8">
              <w:rPr>
                <w:rFonts w:cs="Arial"/>
                <w:szCs w:val="24"/>
              </w:rPr>
              <w:t>nexistente.</w:t>
            </w:r>
          </w:p>
        </w:tc>
      </w:tr>
    </w:tbl>
    <w:p w14:paraId="6A592189" w14:textId="2C29CEAA" w:rsidR="009C2E7B" w:rsidRPr="004C29D8" w:rsidRDefault="003A037B" w:rsidP="003A037B">
      <w:pPr>
        <w:pStyle w:val="Legenda"/>
        <w:jc w:val="center"/>
      </w:pPr>
      <w:bookmarkStart w:id="71" w:name="_Ref155949146"/>
      <w:bookmarkStart w:id="72" w:name="_Toc23318729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4</w:t>
      </w:r>
      <w:r>
        <w:fldChar w:fldCharType="end"/>
      </w:r>
      <w:r>
        <w:t xml:space="preserve"> – Tipo de respostas do sistema</w:t>
      </w:r>
      <w:bookmarkEnd w:id="71"/>
      <w:bookmarkEnd w:id="72"/>
    </w:p>
    <w:p w14:paraId="78686234" w14:textId="77777777" w:rsidR="009C2E7B" w:rsidRPr="004C29D8" w:rsidRDefault="009C2E7B" w:rsidP="009C2E7B"/>
    <w:p w14:paraId="578C5223" w14:textId="77777777" w:rsidR="009C2E7B" w:rsidRPr="004C29D8" w:rsidRDefault="009C2E7B" w:rsidP="009C2E7B"/>
    <w:p w14:paraId="3D37DC43" w14:textId="77777777" w:rsidR="009C2E7B" w:rsidRPr="004C29D8" w:rsidRDefault="009C2E7B" w:rsidP="009C2E7B"/>
    <w:p w14:paraId="2309BE20" w14:textId="77777777" w:rsidR="009C2E7B" w:rsidRPr="004C29D8" w:rsidRDefault="009C2E7B" w:rsidP="009C2E7B">
      <w:r w:rsidRPr="004C29D8">
        <w:br w:type="page"/>
      </w:r>
    </w:p>
    <w:p w14:paraId="47CF858D" w14:textId="77777777" w:rsidR="009C2E7B" w:rsidRPr="004C29D8" w:rsidRDefault="009C2E7B" w:rsidP="00B5774F">
      <w:pPr>
        <w:pStyle w:val="Ttulo1"/>
      </w:pPr>
      <w:bookmarkStart w:id="73" w:name="_Toc126137681"/>
      <w:bookmarkStart w:id="74" w:name="_Toc233187279"/>
      <w:r>
        <w:lastRenderedPageBreak/>
        <w:t>Tipos de PDF/Mensagem</w:t>
      </w:r>
      <w:bookmarkEnd w:id="73"/>
      <w:bookmarkEnd w:id="74"/>
    </w:p>
    <w:p w14:paraId="7F434756" w14:textId="77777777" w:rsidR="009C2E7B" w:rsidRPr="004C29D8" w:rsidRDefault="009C2E7B" w:rsidP="009C2E7B"/>
    <w:p w14:paraId="5314BBA2" w14:textId="77777777" w:rsidR="009C2E7B" w:rsidRPr="004C29D8" w:rsidRDefault="009C2E7B" w:rsidP="00B5774F">
      <w:pPr>
        <w:spacing w:line="360" w:lineRule="auto"/>
        <w:jc w:val="both"/>
      </w:pPr>
      <w:r w:rsidRPr="004C29D8">
        <w:t xml:space="preserve">Nos serviços </w:t>
      </w:r>
      <w:proofErr w:type="spellStart"/>
      <w:r>
        <w:rPr>
          <w:i/>
          <w:iCs/>
        </w:rPr>
        <w:t>IMPCauObterDocumentosPDFNaoEntregues</w:t>
      </w:r>
      <w:proofErr w:type="spellEnd"/>
      <w:r w:rsidRPr="004C29D8">
        <w:t xml:space="preserve">, </w:t>
      </w:r>
      <w:proofErr w:type="spellStart"/>
      <w:r>
        <w:rPr>
          <w:i/>
          <w:iCs/>
        </w:rPr>
        <w:t>IMPCauObterDocumentosPDFEntregues</w:t>
      </w:r>
      <w:proofErr w:type="spellEnd"/>
      <w:r w:rsidRPr="004C29D8">
        <w:t xml:space="preserve">, </w:t>
      </w:r>
      <w:proofErr w:type="spellStart"/>
      <w:r>
        <w:rPr>
          <w:i/>
          <w:iCs/>
        </w:rPr>
        <w:t>IMPCauObterMensagensNaoEntregues</w:t>
      </w:r>
      <w:proofErr w:type="spellEnd"/>
      <w:r w:rsidRPr="004C29D8">
        <w:t xml:space="preserve"> e </w:t>
      </w:r>
      <w:proofErr w:type="spellStart"/>
      <w:r>
        <w:rPr>
          <w:i/>
          <w:iCs/>
        </w:rPr>
        <w:t>IMPCauObterMensagensEntregues</w:t>
      </w:r>
      <w:proofErr w:type="spellEnd"/>
      <w:r w:rsidRPr="004C29D8">
        <w:t>, pode ser especificado o tipo de PDF ou mensagem que se pretende obter. A lista de valores possíveis encontra-se abaixo descrita:</w:t>
      </w:r>
    </w:p>
    <w:p w14:paraId="5D6F0666" w14:textId="77777777" w:rsidR="009C2E7B" w:rsidRPr="004C29D8" w:rsidRDefault="009C2E7B" w:rsidP="009C2E7B"/>
    <w:tbl>
      <w:tblPr>
        <w:tblStyle w:val="Tabelacomgrelh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7312"/>
      </w:tblGrid>
      <w:tr w:rsidR="009C2E7B" w:rsidRPr="004C29D8" w14:paraId="4808037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70914167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Código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14:paraId="0F86F8EB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Descrição</w:t>
            </w:r>
          </w:p>
        </w:tc>
      </w:tr>
      <w:tr w:rsidR="009C2E7B" w:rsidRPr="004C29D8" w14:paraId="1FCC538A" w14:textId="77777777">
        <w:trPr>
          <w:trHeight w:val="339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76790F77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VAL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D534D61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durante a fase de Validação da declaração.</w:t>
            </w:r>
          </w:p>
        </w:tc>
      </w:tr>
      <w:tr w:rsidR="009C2E7B" w:rsidRPr="004C29D8" w14:paraId="799AF0F2" w14:textId="77777777">
        <w:trPr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7CAD8BAD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ACE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8D4750B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na Aceitação da declaração.</w:t>
            </w:r>
          </w:p>
        </w:tc>
      </w:tr>
      <w:tr w:rsidR="009C2E7B" w:rsidRPr="004C29D8" w14:paraId="4C10C489" w14:textId="77777777">
        <w:trPr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481A7ED5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CTR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B80823A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no âmbito de um processo de Controlo da declaração.</w:t>
            </w:r>
          </w:p>
        </w:tc>
      </w:tr>
      <w:tr w:rsidR="009C2E7B" w:rsidRPr="004C29D8" w14:paraId="13E48B24" w14:textId="77777777">
        <w:trPr>
          <w:trHeight w:val="353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3A5090F7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RLQ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FD61B5D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associadas ao registo e notificação da dívida.</w:t>
            </w:r>
          </w:p>
        </w:tc>
      </w:tr>
      <w:tr w:rsidR="009C2E7B" w:rsidRPr="004C29D8" w14:paraId="4B18D23A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41BA9B13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AUT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EDC0E2E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no âmbito da Autorização de Saída.</w:t>
            </w:r>
          </w:p>
        </w:tc>
      </w:tr>
      <w:tr w:rsidR="009C2E7B" w:rsidRPr="004C29D8" w14:paraId="19B0D412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1245DAE8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ALT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CEBB5F9" w14:textId="77777777" w:rsidR="009C2E7B" w:rsidRPr="004C29D8" w:rsidRDefault="009C2E7B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no âmbito de um processo de alteração da declaração.</w:t>
            </w:r>
          </w:p>
        </w:tc>
      </w:tr>
      <w:tr w:rsidR="009C2E7B" w:rsidRPr="004C29D8" w14:paraId="0FB0153B" w14:textId="77777777">
        <w:trPr>
          <w:trHeight w:val="336"/>
          <w:jc w:val="center"/>
        </w:trPr>
        <w:tc>
          <w:tcPr>
            <w:tcW w:w="164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14:paraId="2FC47C60" w14:textId="77777777" w:rsidR="009C2E7B" w:rsidRPr="004C29D8" w:rsidRDefault="009C2E7B">
            <w:pPr>
              <w:spacing w:before="60" w:after="60"/>
              <w:jc w:val="center"/>
              <w:rPr>
                <w:rFonts w:cs="Arial"/>
                <w:b/>
                <w:bCs/>
                <w:szCs w:val="24"/>
              </w:rPr>
            </w:pPr>
            <w:r w:rsidRPr="004C29D8">
              <w:rPr>
                <w:rFonts w:cs="Arial"/>
                <w:b/>
                <w:bCs/>
                <w:szCs w:val="24"/>
              </w:rPr>
              <w:t>ANU</w:t>
            </w:r>
          </w:p>
        </w:tc>
        <w:tc>
          <w:tcPr>
            <w:tcW w:w="731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FE42D71" w14:textId="77777777" w:rsidR="009C2E7B" w:rsidRPr="004C29D8" w:rsidRDefault="009C2E7B" w:rsidP="003A037B">
            <w:pPr>
              <w:keepNext/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szCs w:val="24"/>
              </w:rPr>
              <w:t>Devolve os PDF/mensagens geradas no âmbito de um processo de anulação da declaração.</w:t>
            </w:r>
          </w:p>
        </w:tc>
      </w:tr>
    </w:tbl>
    <w:p w14:paraId="712B2F5A" w14:textId="0DB32256" w:rsidR="009C2E7B" w:rsidRPr="004C29D8" w:rsidRDefault="003A037B" w:rsidP="003A037B">
      <w:pPr>
        <w:pStyle w:val="Legenda"/>
        <w:jc w:val="center"/>
      </w:pPr>
      <w:bookmarkStart w:id="75" w:name="_Toc233187293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5</w:t>
      </w:r>
      <w:r>
        <w:fldChar w:fldCharType="end"/>
      </w:r>
      <w:r>
        <w:t xml:space="preserve"> </w:t>
      </w:r>
      <w:r w:rsidR="00393BDC">
        <w:t xml:space="preserve">– </w:t>
      </w:r>
      <w:r w:rsidR="001D2B6D">
        <w:t xml:space="preserve">Códigos </w:t>
      </w:r>
      <w:r w:rsidR="00D93BB2">
        <w:t>possíveis</w:t>
      </w:r>
      <w:r w:rsidR="00CB303D">
        <w:t xml:space="preserve"> de utilizar para obtenção de PDF/Mensagens</w:t>
      </w:r>
      <w:bookmarkEnd w:id="75"/>
    </w:p>
    <w:p w14:paraId="6586D6C5" w14:textId="56D0F523" w:rsidR="00B5774F" w:rsidRDefault="00B5774F">
      <w:pPr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6F18C343" w14:textId="77777777" w:rsidR="005031EC" w:rsidRPr="004C29D8" w:rsidRDefault="005031EC" w:rsidP="005031EC">
      <w:pPr>
        <w:pStyle w:val="Ttulo1"/>
      </w:pPr>
      <w:bookmarkStart w:id="76" w:name="_Toc126137682"/>
      <w:bookmarkStart w:id="77" w:name="_Toc233187280"/>
      <w:r>
        <w:lastRenderedPageBreak/>
        <w:t>Assinatura certificado SSL (CSR)</w:t>
      </w:r>
      <w:bookmarkEnd w:id="76"/>
      <w:bookmarkEnd w:id="77"/>
    </w:p>
    <w:p w14:paraId="60CE48F2" w14:textId="77777777" w:rsidR="005031EC" w:rsidRDefault="005031EC" w:rsidP="005031EC">
      <w:pPr>
        <w:pStyle w:val="Cabealho"/>
        <w:spacing w:line="360" w:lineRule="auto"/>
        <w:rPr>
          <w:rFonts w:cs="Arial"/>
        </w:rPr>
      </w:pPr>
    </w:p>
    <w:p w14:paraId="2407E55E" w14:textId="5638EC4E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A invocação dos serviços web pressupõe um processo de autenticação mediante a validação da chave privada da aplicação, do conhecimento exclusivo da entidade aderente, sendo a respetiva chave pública comunicada e assinada pela AT.</w:t>
      </w:r>
    </w:p>
    <w:p w14:paraId="5DF6FCB8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O certificado a ser utilizado na operação é assinado pela AT, a pedido da entidade aderente.</w:t>
      </w:r>
    </w:p>
    <w:p w14:paraId="674A1A2C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Para este efeito, a entidade aderente deve efetuar um pedido de certificado (CSR – </w:t>
      </w:r>
      <w:proofErr w:type="spellStart"/>
      <w:r w:rsidRPr="004C29D8">
        <w:rPr>
          <w:rFonts w:cs="Arial"/>
          <w:i/>
        </w:rPr>
        <w:t>Certificate</w:t>
      </w:r>
      <w:proofErr w:type="spellEnd"/>
      <w:r w:rsidRPr="004C29D8">
        <w:rPr>
          <w:rFonts w:cs="Arial"/>
          <w:i/>
        </w:rPr>
        <w:t xml:space="preserve"> </w:t>
      </w:r>
      <w:proofErr w:type="spellStart"/>
      <w:r w:rsidRPr="004C29D8">
        <w:rPr>
          <w:rFonts w:cs="Arial"/>
          <w:i/>
        </w:rPr>
        <w:t>Signing</w:t>
      </w:r>
      <w:proofErr w:type="spellEnd"/>
      <w:r w:rsidRPr="004C29D8">
        <w:rPr>
          <w:rFonts w:cs="Arial"/>
          <w:i/>
        </w:rPr>
        <w:t xml:space="preserve"> </w:t>
      </w:r>
      <w:proofErr w:type="spellStart"/>
      <w:r w:rsidRPr="004C29D8">
        <w:rPr>
          <w:rFonts w:cs="Arial"/>
          <w:i/>
        </w:rPr>
        <w:t>Request</w:t>
      </w:r>
      <w:proofErr w:type="spellEnd"/>
      <w:r w:rsidRPr="004C29D8">
        <w:rPr>
          <w:rFonts w:cs="Arial"/>
        </w:rPr>
        <w:t>).</w:t>
      </w:r>
    </w:p>
    <w:p w14:paraId="20DB0971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O CSR é um pequeno ficheiro de texto cifrado que contém o certificado SSL e toda a informação necessária para que a AT possa assinar e devolver o certificado assinado digitalmente, para que possa ser utilizado no processo de autenticação na invocação do serviço web.</w:t>
      </w:r>
    </w:p>
    <w:p w14:paraId="0E05E668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Os procedimentos para geração do CSR são simples, mas variam de acordo com a tecnologia web utilizada pela entidade aderente, razão pela qual devem ser consultados os respetivos manuais de apoio de cada ferramenta.</w:t>
      </w:r>
    </w:p>
    <w:p w14:paraId="1364D9A8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A informação que o CSR deve conter não pode ultrapassar os tamanhos máximos, conforme a descrição seguinte:</w:t>
      </w:r>
    </w:p>
    <w:tbl>
      <w:tblPr>
        <w:tblStyle w:val="Tabelacomgrelha8"/>
        <w:tblW w:w="0" w:type="auto"/>
        <w:tblLayout w:type="fixed"/>
        <w:tblLook w:val="04A0" w:firstRow="1" w:lastRow="0" w:firstColumn="1" w:lastColumn="0" w:noHBand="0" w:noVBand="1"/>
      </w:tblPr>
      <w:tblGrid>
        <w:gridCol w:w="2659"/>
        <w:gridCol w:w="4820"/>
        <w:gridCol w:w="1984"/>
      </w:tblGrid>
      <w:tr w:rsidR="005031EC" w:rsidRPr="004C29D8" w14:paraId="159E856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59" w:type="dxa"/>
            <w:hideMark/>
          </w:tcPr>
          <w:p w14:paraId="1EFECC83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Campo CSR</w:t>
            </w:r>
          </w:p>
        </w:tc>
        <w:tc>
          <w:tcPr>
            <w:tcW w:w="4820" w:type="dxa"/>
            <w:hideMark/>
          </w:tcPr>
          <w:p w14:paraId="2FF88632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Descrição</w:t>
            </w:r>
          </w:p>
        </w:tc>
        <w:tc>
          <w:tcPr>
            <w:tcW w:w="1984" w:type="dxa"/>
            <w:hideMark/>
          </w:tcPr>
          <w:p w14:paraId="6C410660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color w:val="FFFFFF" w:themeColor="background1"/>
                <w:szCs w:val="24"/>
              </w:rPr>
            </w:pPr>
            <w:r w:rsidRPr="004C29D8">
              <w:rPr>
                <w:rFonts w:cs="Arial"/>
                <w:color w:val="FFFFFF" w:themeColor="background1"/>
                <w:szCs w:val="18"/>
              </w:rPr>
              <w:t>Tamanho Máximo</w:t>
            </w:r>
          </w:p>
        </w:tc>
      </w:tr>
      <w:tr w:rsidR="005031EC" w:rsidRPr="004C29D8" w14:paraId="4827DA44" w14:textId="77777777">
        <w:tc>
          <w:tcPr>
            <w:tcW w:w="2659" w:type="dxa"/>
            <w:hideMark/>
          </w:tcPr>
          <w:p w14:paraId="7D70122F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color w:val="000000"/>
                <w:szCs w:val="18"/>
              </w:rPr>
              <w:t>C = Country</w:t>
            </w:r>
          </w:p>
        </w:tc>
        <w:tc>
          <w:tcPr>
            <w:tcW w:w="4820" w:type="dxa"/>
            <w:hideMark/>
          </w:tcPr>
          <w:p w14:paraId="4F769281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color w:val="000000"/>
                <w:szCs w:val="18"/>
              </w:rPr>
            </w:pPr>
            <w:r w:rsidRPr="004C29D8">
              <w:rPr>
                <w:rFonts w:cs="Arial"/>
                <w:color w:val="000000"/>
                <w:szCs w:val="18"/>
              </w:rPr>
              <w:t>O código ISO de 2 letras referente ao local da sede.</w:t>
            </w:r>
          </w:p>
          <w:p w14:paraId="12DF3B67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Por exemplo, no caso de Portugal é “PT”.</w:t>
            </w:r>
          </w:p>
        </w:tc>
        <w:tc>
          <w:tcPr>
            <w:tcW w:w="1984" w:type="dxa"/>
            <w:hideMark/>
          </w:tcPr>
          <w:p w14:paraId="18F69E69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2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1620D763" w14:textId="77777777">
        <w:tc>
          <w:tcPr>
            <w:tcW w:w="2659" w:type="dxa"/>
            <w:hideMark/>
          </w:tcPr>
          <w:p w14:paraId="3BED3E6A" w14:textId="77777777" w:rsidR="005031EC" w:rsidRPr="00BE44B2" w:rsidRDefault="005031EC">
            <w:pPr>
              <w:spacing w:before="60" w:after="60"/>
              <w:jc w:val="left"/>
              <w:rPr>
                <w:rFonts w:cs="Arial"/>
                <w:szCs w:val="24"/>
                <w:lang w:val="en-US"/>
              </w:rPr>
            </w:pPr>
            <w:r w:rsidRPr="00BE44B2">
              <w:rPr>
                <w:rFonts w:cs="Arial"/>
                <w:b/>
                <w:bCs/>
                <w:color w:val="000000"/>
                <w:szCs w:val="18"/>
                <w:lang w:val="en-US"/>
              </w:rPr>
              <w:t>ST = Province, Region, County or State</w:t>
            </w:r>
          </w:p>
        </w:tc>
        <w:tc>
          <w:tcPr>
            <w:tcW w:w="4820" w:type="dxa"/>
            <w:hideMark/>
          </w:tcPr>
          <w:p w14:paraId="17804EF0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Distrito da sede.</w:t>
            </w:r>
          </w:p>
        </w:tc>
        <w:tc>
          <w:tcPr>
            <w:tcW w:w="1984" w:type="dxa"/>
            <w:hideMark/>
          </w:tcPr>
          <w:p w14:paraId="30610C47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32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571CECE2" w14:textId="77777777">
        <w:tc>
          <w:tcPr>
            <w:tcW w:w="2659" w:type="dxa"/>
            <w:hideMark/>
          </w:tcPr>
          <w:p w14:paraId="04F3B168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L =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Town</w:t>
            </w:r>
            <w:proofErr w:type="spellEnd"/>
            <w:r w:rsidRPr="004C29D8">
              <w:rPr>
                <w:rFonts w:cs="Arial"/>
                <w:b/>
                <w:bCs/>
                <w:color w:val="000000"/>
                <w:szCs w:val="18"/>
              </w:rPr>
              <w:t>/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City</w:t>
            </w:r>
            <w:proofErr w:type="spellEnd"/>
          </w:p>
        </w:tc>
        <w:tc>
          <w:tcPr>
            <w:tcW w:w="4820" w:type="dxa"/>
            <w:hideMark/>
          </w:tcPr>
          <w:p w14:paraId="13E99E5A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Local da sede.</w:t>
            </w:r>
          </w:p>
        </w:tc>
        <w:tc>
          <w:tcPr>
            <w:tcW w:w="1984" w:type="dxa"/>
            <w:hideMark/>
          </w:tcPr>
          <w:p w14:paraId="046CA5AF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32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7CC3655E" w14:textId="77777777">
        <w:tc>
          <w:tcPr>
            <w:tcW w:w="2659" w:type="dxa"/>
            <w:hideMark/>
          </w:tcPr>
          <w:p w14:paraId="0BB890CB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CN =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Common</w:t>
            </w:r>
            <w:proofErr w:type="spellEnd"/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Name</w:t>
            </w:r>
            <w:proofErr w:type="spellEnd"/>
          </w:p>
        </w:tc>
        <w:tc>
          <w:tcPr>
            <w:tcW w:w="4820" w:type="dxa"/>
            <w:hideMark/>
          </w:tcPr>
          <w:p w14:paraId="4297646F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Neste campo deve ser indicado o número de identificação fiscal da entidade aderente.</w:t>
            </w:r>
          </w:p>
        </w:tc>
        <w:tc>
          <w:tcPr>
            <w:tcW w:w="1984" w:type="dxa"/>
            <w:hideMark/>
          </w:tcPr>
          <w:p w14:paraId="44F4C200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9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2FEEFE71" w14:textId="77777777">
        <w:tc>
          <w:tcPr>
            <w:tcW w:w="2659" w:type="dxa"/>
            <w:hideMark/>
          </w:tcPr>
          <w:p w14:paraId="6F14D283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O = Business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Name</w:t>
            </w:r>
            <w:proofErr w:type="spellEnd"/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 /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Organisation</w:t>
            </w:r>
            <w:proofErr w:type="spellEnd"/>
          </w:p>
        </w:tc>
        <w:tc>
          <w:tcPr>
            <w:tcW w:w="4820" w:type="dxa"/>
            <w:hideMark/>
          </w:tcPr>
          <w:p w14:paraId="0CDCE61A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Designação legal da empresa.</w:t>
            </w:r>
          </w:p>
        </w:tc>
        <w:tc>
          <w:tcPr>
            <w:tcW w:w="1984" w:type="dxa"/>
            <w:hideMark/>
          </w:tcPr>
          <w:p w14:paraId="11742653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180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6FAF364F" w14:textId="77777777">
        <w:tc>
          <w:tcPr>
            <w:tcW w:w="2659" w:type="dxa"/>
            <w:hideMark/>
          </w:tcPr>
          <w:p w14:paraId="7EA4090B" w14:textId="77777777" w:rsidR="005031EC" w:rsidRPr="00BE44B2" w:rsidRDefault="005031EC">
            <w:pPr>
              <w:spacing w:before="60" w:after="60"/>
              <w:jc w:val="left"/>
              <w:rPr>
                <w:rFonts w:cs="Arial"/>
                <w:szCs w:val="24"/>
                <w:lang w:val="en-US"/>
              </w:rPr>
            </w:pPr>
            <w:r w:rsidRPr="00BE44B2">
              <w:rPr>
                <w:rFonts w:cs="Arial"/>
                <w:b/>
                <w:bCs/>
                <w:color w:val="000000"/>
                <w:szCs w:val="18"/>
                <w:lang w:val="en-US"/>
              </w:rPr>
              <w:t>OU = Department Name /</w:t>
            </w:r>
            <w:proofErr w:type="spellStart"/>
            <w:r w:rsidRPr="00BE44B2">
              <w:rPr>
                <w:rFonts w:cs="Arial"/>
                <w:b/>
                <w:bCs/>
                <w:color w:val="000000"/>
                <w:szCs w:val="18"/>
                <w:lang w:val="en-US"/>
              </w:rPr>
              <w:t>Organisational</w:t>
            </w:r>
            <w:proofErr w:type="spellEnd"/>
            <w:r w:rsidRPr="00BE44B2">
              <w:rPr>
                <w:rFonts w:cs="Arial"/>
                <w:b/>
                <w:bCs/>
                <w:color w:val="000000"/>
                <w:szCs w:val="18"/>
                <w:lang w:val="en-US"/>
              </w:rPr>
              <w:t xml:space="preserve"> Unit</w:t>
            </w:r>
          </w:p>
        </w:tc>
        <w:tc>
          <w:tcPr>
            <w:tcW w:w="4820" w:type="dxa"/>
            <w:hideMark/>
          </w:tcPr>
          <w:p w14:paraId="75FBDC96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Departamento para contacto.</w:t>
            </w:r>
          </w:p>
        </w:tc>
        <w:tc>
          <w:tcPr>
            <w:tcW w:w="1984" w:type="dxa"/>
            <w:hideMark/>
          </w:tcPr>
          <w:p w14:paraId="5A4A4E6B" w14:textId="77777777" w:rsidR="005031EC" w:rsidRPr="004C29D8" w:rsidRDefault="005031EC">
            <w:pPr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180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2BC320A4" w14:textId="77777777">
        <w:tc>
          <w:tcPr>
            <w:tcW w:w="2659" w:type="dxa"/>
            <w:hideMark/>
          </w:tcPr>
          <w:p w14:paraId="2FC373EE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E =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An</w:t>
            </w:r>
            <w:proofErr w:type="spellEnd"/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 email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address</w:t>
            </w:r>
            <w:proofErr w:type="spellEnd"/>
          </w:p>
        </w:tc>
        <w:tc>
          <w:tcPr>
            <w:tcW w:w="4820" w:type="dxa"/>
            <w:hideMark/>
          </w:tcPr>
          <w:p w14:paraId="7843356B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color w:val="000000"/>
                <w:szCs w:val="18"/>
              </w:rPr>
            </w:pPr>
            <w:r w:rsidRPr="004C29D8">
              <w:rPr>
                <w:rFonts w:cs="Arial"/>
                <w:color w:val="000000"/>
                <w:szCs w:val="18"/>
              </w:rPr>
              <w:t>O endereço de correio eletrónico para contacto, geralmente do responsável pela emissão do CSR ou do departamento de informática.</w:t>
            </w:r>
          </w:p>
          <w:p w14:paraId="45654068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 xml:space="preserve">Tem </w:t>
            </w:r>
            <w:proofErr w:type="gramStart"/>
            <w:r w:rsidRPr="004C29D8">
              <w:rPr>
                <w:rFonts w:cs="Arial"/>
                <w:color w:val="000000"/>
                <w:szCs w:val="18"/>
              </w:rPr>
              <w:t>que</w:t>
            </w:r>
            <w:proofErr w:type="gramEnd"/>
            <w:r w:rsidRPr="004C29D8">
              <w:rPr>
                <w:rFonts w:cs="Arial"/>
                <w:color w:val="000000"/>
                <w:szCs w:val="18"/>
              </w:rPr>
              <w:t xml:space="preserve"> ser um endereço de email válido.</w:t>
            </w:r>
          </w:p>
        </w:tc>
        <w:tc>
          <w:tcPr>
            <w:tcW w:w="1984" w:type="dxa"/>
            <w:hideMark/>
          </w:tcPr>
          <w:p w14:paraId="5864BD68" w14:textId="77777777" w:rsidR="005031EC" w:rsidRPr="004C29D8" w:rsidRDefault="005031EC">
            <w:pPr>
              <w:spacing w:before="60" w:after="60"/>
              <w:jc w:val="center"/>
              <w:rPr>
                <w:rFonts w:cs="Arial"/>
              </w:rPr>
            </w:pPr>
            <w:r w:rsidRPr="004C29D8">
              <w:rPr>
                <w:rFonts w:cs="Arial"/>
                <w:color w:val="000000"/>
                <w:szCs w:val="18"/>
              </w:rPr>
              <w:t>80 (</w:t>
            </w:r>
            <w:proofErr w:type="spellStart"/>
            <w:r w:rsidRPr="004C29D8">
              <w:rPr>
                <w:rFonts w:cs="Arial"/>
                <w:color w:val="000000"/>
                <w:szCs w:val="18"/>
              </w:rPr>
              <w:t>chars</w:t>
            </w:r>
            <w:proofErr w:type="spellEnd"/>
            <w:r w:rsidRPr="004C29D8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5031EC" w:rsidRPr="004C29D8" w14:paraId="6A1D65FD" w14:textId="77777777">
        <w:tc>
          <w:tcPr>
            <w:tcW w:w="2659" w:type="dxa"/>
            <w:hideMark/>
          </w:tcPr>
          <w:p w14:paraId="77C7EF98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Key</w:t>
            </w:r>
            <w:proofErr w:type="spellEnd"/>
            <w:r w:rsidRPr="004C29D8">
              <w:rPr>
                <w:rFonts w:cs="Arial"/>
                <w:b/>
                <w:bCs/>
                <w:color w:val="000000"/>
                <w:szCs w:val="18"/>
              </w:rPr>
              <w:t xml:space="preserve"> bit </w:t>
            </w:r>
            <w:proofErr w:type="spellStart"/>
            <w:r w:rsidRPr="004C29D8">
              <w:rPr>
                <w:rFonts w:cs="Arial"/>
                <w:b/>
                <w:bCs/>
                <w:color w:val="000000"/>
                <w:szCs w:val="18"/>
              </w:rPr>
              <w:t>length</w:t>
            </w:r>
            <w:proofErr w:type="spellEnd"/>
          </w:p>
        </w:tc>
        <w:tc>
          <w:tcPr>
            <w:tcW w:w="4820" w:type="dxa"/>
            <w:hideMark/>
          </w:tcPr>
          <w:p w14:paraId="4C3F8704" w14:textId="77777777" w:rsidR="005031EC" w:rsidRPr="004C29D8" w:rsidRDefault="005031E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Chave pública do certificado SSL tem de ser gerada com 2048 bits.</w:t>
            </w:r>
          </w:p>
        </w:tc>
        <w:tc>
          <w:tcPr>
            <w:tcW w:w="1984" w:type="dxa"/>
            <w:hideMark/>
          </w:tcPr>
          <w:p w14:paraId="3C2B7467" w14:textId="77777777" w:rsidR="005031EC" w:rsidRPr="004C29D8" w:rsidRDefault="005031EC" w:rsidP="00105772">
            <w:pPr>
              <w:keepNext/>
              <w:spacing w:before="60" w:after="60"/>
              <w:jc w:val="center"/>
              <w:rPr>
                <w:rFonts w:cs="Arial"/>
                <w:szCs w:val="24"/>
              </w:rPr>
            </w:pPr>
            <w:r w:rsidRPr="004C29D8">
              <w:rPr>
                <w:rFonts w:cs="Arial"/>
                <w:color w:val="000000"/>
                <w:szCs w:val="18"/>
              </w:rPr>
              <w:t>2048 (bits)</w:t>
            </w:r>
          </w:p>
        </w:tc>
      </w:tr>
    </w:tbl>
    <w:p w14:paraId="04DE7B32" w14:textId="78B500BF" w:rsidR="005031EC" w:rsidRPr="004C29D8" w:rsidRDefault="00105772" w:rsidP="00105772">
      <w:pPr>
        <w:pStyle w:val="Legenda"/>
        <w:jc w:val="center"/>
        <w:rPr>
          <w:rFonts w:cs="Arial"/>
        </w:rPr>
      </w:pPr>
      <w:bookmarkStart w:id="78" w:name="_Toc233187294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93BB2">
        <w:rPr>
          <w:noProof/>
        </w:rPr>
        <w:t>6</w:t>
      </w:r>
      <w:r>
        <w:fldChar w:fldCharType="end"/>
      </w:r>
      <w:r>
        <w:t xml:space="preserve"> </w:t>
      </w:r>
      <w:r w:rsidR="00EE059D">
        <w:t>– D</w:t>
      </w:r>
      <w:r w:rsidR="00A3009B">
        <w:t>escrição</w:t>
      </w:r>
      <w:r w:rsidR="009A3F33">
        <w:t xml:space="preserve"> dos</w:t>
      </w:r>
      <w:r w:rsidR="00EE059D">
        <w:t xml:space="preserve"> campos </w:t>
      </w:r>
      <w:r w:rsidR="009A3F33">
        <w:t xml:space="preserve">no </w:t>
      </w:r>
      <w:r w:rsidR="00EE059D">
        <w:t>CSR</w:t>
      </w:r>
      <w:bookmarkEnd w:id="78"/>
    </w:p>
    <w:p w14:paraId="6628F04C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lastRenderedPageBreak/>
        <w:t xml:space="preserve">A utilização de </w:t>
      </w:r>
      <w:proofErr w:type="spellStart"/>
      <w:r w:rsidRPr="004C29D8">
        <w:rPr>
          <w:rFonts w:cs="Arial"/>
        </w:rPr>
        <w:t>carateres</w:t>
      </w:r>
      <w:proofErr w:type="spellEnd"/>
      <w:r w:rsidRPr="004C29D8">
        <w:rPr>
          <w:rFonts w:cs="Arial"/>
        </w:rPr>
        <w:t xml:space="preserve"> especiais (e.g., portugueses, línguas latinas, etc.) não é aceite em nenhum dos campos acima indicados, uma vez que a utilização desses </w:t>
      </w:r>
      <w:proofErr w:type="spellStart"/>
      <w:r w:rsidRPr="004C29D8">
        <w:rPr>
          <w:rFonts w:cs="Arial"/>
        </w:rPr>
        <w:t>carateres</w:t>
      </w:r>
      <w:proofErr w:type="spellEnd"/>
      <w:r w:rsidRPr="004C29D8">
        <w:rPr>
          <w:rFonts w:cs="Arial"/>
        </w:rPr>
        <w:t xml:space="preserve"> vai invalidar a assinatura digital do certificado SSL.</w:t>
      </w:r>
    </w:p>
    <w:p w14:paraId="4B978A38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Como resultado deste processo, a AT procederá à assinatura do certificado e remete em resposta ao pedido o certificado assinado para integração na chave privada da entidade aderente.</w:t>
      </w:r>
    </w:p>
    <w:p w14:paraId="0F9E74CB" w14:textId="77777777" w:rsidR="005031EC" w:rsidRPr="004C29D8" w:rsidRDefault="005031EC" w:rsidP="005031EC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O certificado terá a validade de 12 meses a contar da data da assinatura.</w:t>
      </w:r>
    </w:p>
    <w:p w14:paraId="29591D9A" w14:textId="5CB5ACF2" w:rsidR="00EF4C64" w:rsidRDefault="00EF4C64" w:rsidP="00D345AC">
      <w:pPr>
        <w:pStyle w:val="Cabealho"/>
        <w:spacing w:line="240" w:lineRule="auto"/>
        <w:rPr>
          <w:rFonts w:cs="Arial"/>
          <w:b/>
          <w:bCs/>
        </w:rPr>
      </w:pPr>
    </w:p>
    <w:p w14:paraId="64110C91" w14:textId="77777777" w:rsidR="003D0FE8" w:rsidRPr="004C29D8" w:rsidRDefault="003D0FE8" w:rsidP="003D0FE8">
      <w:pPr>
        <w:pStyle w:val="Ttulo2"/>
      </w:pPr>
      <w:bookmarkStart w:id="79" w:name="_Toc126137683"/>
      <w:bookmarkStart w:id="80" w:name="_Toc233187281"/>
      <w:r>
        <w:t>Gerar um certificado SSL</w:t>
      </w:r>
      <w:bookmarkEnd w:id="79"/>
      <w:bookmarkEnd w:id="80"/>
    </w:p>
    <w:p w14:paraId="2C767FC0" w14:textId="77777777" w:rsidR="00CB2E19" w:rsidRDefault="00CB2E19" w:rsidP="003D0FE8">
      <w:pPr>
        <w:pStyle w:val="Cabealho"/>
        <w:spacing w:line="360" w:lineRule="auto"/>
        <w:jc w:val="both"/>
        <w:rPr>
          <w:rFonts w:cs="Arial"/>
        </w:rPr>
      </w:pPr>
    </w:p>
    <w:p w14:paraId="7D1C0E42" w14:textId="6DA6A0DF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Um certificado SSL é uma chave RSA composta por duas partes: chave privada e chave pública.</w:t>
      </w:r>
    </w:p>
    <w:p w14:paraId="385BF649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a chave privada deve ser apenas do conhecimento da entidade aderente, a emissão da mesma tem sempre de ser efetuada pelo próprio, em computador próprio, e nunca num </w:t>
      </w:r>
      <w:r w:rsidRPr="004C29D8">
        <w:rPr>
          <w:rFonts w:cs="Arial"/>
          <w:i/>
        </w:rPr>
        <w:t>site</w:t>
      </w:r>
      <w:r w:rsidRPr="004C29D8">
        <w:rPr>
          <w:rFonts w:cs="Arial"/>
        </w:rPr>
        <w:t xml:space="preserve"> ou serviço web que encontre para o efeito.</w:t>
      </w:r>
    </w:p>
    <w:p w14:paraId="3B040F2F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Existem diversas ferramentas para geração de certificados SSL, proprietárias e </w:t>
      </w:r>
      <w:proofErr w:type="spellStart"/>
      <w:r w:rsidRPr="004C29D8">
        <w:rPr>
          <w:rFonts w:cs="Arial"/>
        </w:rPr>
        <w:t>Opensource</w:t>
      </w:r>
      <w:proofErr w:type="spellEnd"/>
      <w:r w:rsidRPr="004C29D8">
        <w:rPr>
          <w:rFonts w:cs="Arial"/>
        </w:rPr>
        <w:t xml:space="preserve">. A AT utiliza a ferramenta </w:t>
      </w:r>
      <w:proofErr w:type="spellStart"/>
      <w:r w:rsidRPr="004C29D8">
        <w:rPr>
          <w:rFonts w:cs="Arial"/>
        </w:rPr>
        <w:t>OpenSSL</w:t>
      </w:r>
      <w:proofErr w:type="spellEnd"/>
      <w:r w:rsidRPr="004C29D8">
        <w:rPr>
          <w:rFonts w:cs="Arial"/>
        </w:rPr>
        <w:t xml:space="preserve">, que é a ferramenta </w:t>
      </w:r>
      <w:proofErr w:type="spellStart"/>
      <w:r w:rsidRPr="004C29D8">
        <w:rPr>
          <w:rFonts w:cs="Arial"/>
        </w:rPr>
        <w:t>Opensource</w:t>
      </w:r>
      <w:proofErr w:type="spellEnd"/>
      <w:r w:rsidRPr="004C29D8">
        <w:rPr>
          <w:rFonts w:cs="Arial"/>
        </w:rPr>
        <w:t xml:space="preserve"> de referência, livre de custos de utilização.</w:t>
      </w:r>
    </w:p>
    <w:p w14:paraId="25C74E8D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Para gerar um certificado SSL, cada entidade aderente deve fazê-lo no seu próprio computador, utilizando o seguinte comando:</w:t>
      </w:r>
    </w:p>
    <w:p w14:paraId="6A1D2DD8" w14:textId="77777777" w:rsidR="003D0FE8" w:rsidRPr="004C29D8" w:rsidRDefault="003D0FE8" w:rsidP="003D0FE8">
      <w:pPr>
        <w:pStyle w:val="Cabealho"/>
        <w:shd w:val="clear" w:color="auto" w:fill="EDEDED" w:themeFill="accent3" w:themeFillTint="33"/>
        <w:spacing w:before="120" w:after="240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openssl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req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new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subj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Pr="004C29D8">
        <w:rPr>
          <w:rFonts w:asciiTheme="minorHAnsi" w:hAnsiTheme="minorHAnsi"/>
          <w:color w:val="000000"/>
          <w:sz w:val="22"/>
          <w:szCs w:val="22"/>
        </w:rPr>
        <w:t>"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/C=</w:t>
      </w:r>
      <w:r w:rsidRPr="004C29D8">
        <w:rPr>
          <w:rFonts w:asciiTheme="minorHAnsi" w:hAnsiTheme="minorHAnsi"/>
          <w:color w:val="000000"/>
          <w:sz w:val="22"/>
          <w:szCs w:val="22"/>
        </w:rPr>
        <w:t>PT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/ST=</w:t>
      </w:r>
      <w:r w:rsidRPr="004C29D8">
        <w:rPr>
          <w:rFonts w:asciiTheme="minorHAnsi" w:hAnsiTheme="minorHAnsi"/>
          <w:color w:val="000000"/>
          <w:sz w:val="22"/>
          <w:szCs w:val="22"/>
        </w:rPr>
        <w:t>Distrito da Sede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/L=</w:t>
      </w:r>
      <w:r w:rsidRPr="004C29D8">
        <w:rPr>
          <w:rFonts w:asciiTheme="minorHAnsi" w:hAnsiTheme="minorHAnsi"/>
          <w:color w:val="000000"/>
          <w:sz w:val="22"/>
          <w:szCs w:val="22"/>
        </w:rPr>
        <w:t>Local da Sede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/O=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Empresa 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/OU=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Departamento de </w:t>
      </w:r>
      <w:proofErr w:type="spellStart"/>
      <w:r w:rsidRPr="004C29D8">
        <w:rPr>
          <w:rFonts w:asciiTheme="minorHAnsi" w:hAnsiTheme="minorHAnsi"/>
          <w:color w:val="000000"/>
          <w:sz w:val="22"/>
          <w:szCs w:val="22"/>
        </w:rPr>
        <w:t>Informatica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/CN=</w:t>
      </w:r>
      <w:r w:rsidRPr="004C29D8">
        <w:rPr>
          <w:rFonts w:asciiTheme="minorHAnsi" w:hAnsiTheme="minorHAnsi"/>
          <w:color w:val="000000"/>
          <w:sz w:val="22"/>
          <w:szCs w:val="22"/>
        </w:rPr>
        <w:t>555555555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/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emailAddress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=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informatica@empresa.pt" 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–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newkey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rsa:2048 -nodes -out 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555555555.csr 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keyout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Pr="004C29D8">
        <w:rPr>
          <w:rFonts w:asciiTheme="minorHAnsi" w:hAnsiTheme="minorHAnsi"/>
          <w:color w:val="000000"/>
          <w:sz w:val="22"/>
          <w:szCs w:val="22"/>
        </w:rPr>
        <w:t>555555555.key</w:t>
      </w:r>
    </w:p>
    <w:p w14:paraId="7C74A144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Cada entidade aderente deve substituir a informação específica no comando anterior pelos seus dados, uma vez que os apresentados são apenas exemplificativos, e não deve alterar a informação indicada a </w:t>
      </w:r>
      <w:r w:rsidRPr="004C29D8">
        <w:rPr>
          <w:rFonts w:cs="Arial"/>
          <w:b/>
        </w:rPr>
        <w:t>Bold</w:t>
      </w:r>
      <w:r w:rsidRPr="004C29D8">
        <w:rPr>
          <w:rFonts w:cs="Arial"/>
        </w:rPr>
        <w:t>.</w:t>
      </w:r>
    </w:p>
    <w:p w14:paraId="215B99D4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Como resultado, do comando anterior será gerado o certificado SSL e serão produzidos dois ficheiros:</w:t>
      </w:r>
    </w:p>
    <w:p w14:paraId="522911B0" w14:textId="77777777" w:rsidR="003D0FE8" w:rsidRPr="004C29D8" w:rsidRDefault="003D0FE8" w:rsidP="003D0FE8">
      <w:pPr>
        <w:pStyle w:val="Cabealho"/>
        <w:numPr>
          <w:ilvl w:val="0"/>
          <w:numId w:val="35"/>
        </w:numPr>
        <w:tabs>
          <w:tab w:val="clear" w:pos="4513"/>
          <w:tab w:val="clear" w:pos="9026"/>
          <w:tab w:val="center" w:pos="4153"/>
          <w:tab w:val="right" w:pos="8306"/>
        </w:tabs>
        <w:spacing w:after="0" w:line="360" w:lineRule="auto"/>
        <w:jc w:val="both"/>
        <w:rPr>
          <w:rFonts w:cs="Arial"/>
        </w:rPr>
      </w:pPr>
      <w:r w:rsidRPr="004C29D8">
        <w:rPr>
          <w:rFonts w:cs="Arial"/>
        </w:rPr>
        <w:t>555555555.csr – Ficheiro com o pedido CSR a enviar à AT;</w:t>
      </w:r>
    </w:p>
    <w:p w14:paraId="0C986535" w14:textId="77777777" w:rsidR="003D0FE8" w:rsidRPr="004C29D8" w:rsidRDefault="003D0FE8" w:rsidP="003D0FE8">
      <w:pPr>
        <w:pStyle w:val="Cabealho"/>
        <w:numPr>
          <w:ilvl w:val="0"/>
          <w:numId w:val="35"/>
        </w:numPr>
        <w:tabs>
          <w:tab w:val="clear" w:pos="4513"/>
          <w:tab w:val="clear" w:pos="9026"/>
          <w:tab w:val="center" w:pos="4153"/>
          <w:tab w:val="right" w:pos="8306"/>
        </w:tabs>
        <w:spacing w:after="0" w:line="360" w:lineRule="auto"/>
        <w:jc w:val="both"/>
        <w:rPr>
          <w:rFonts w:cs="Arial"/>
        </w:rPr>
      </w:pPr>
      <w:r w:rsidRPr="004C29D8">
        <w:rPr>
          <w:rFonts w:cs="Arial"/>
        </w:rPr>
        <w:t>555555555.key – Ficheiro com a chave privada gerada.</w:t>
      </w:r>
    </w:p>
    <w:p w14:paraId="4D6F54AE" w14:textId="77777777" w:rsidR="003D0FE8" w:rsidRPr="004C29D8" w:rsidRDefault="003D0FE8" w:rsidP="003D0FE8">
      <w:pPr>
        <w:pStyle w:val="Cabealho"/>
        <w:spacing w:line="360" w:lineRule="auto"/>
        <w:ind w:left="1080"/>
        <w:rPr>
          <w:rFonts w:cs="Arial"/>
        </w:rPr>
      </w:pPr>
    </w:p>
    <w:p w14:paraId="6A35213A" w14:textId="77777777" w:rsidR="003D0FE8" w:rsidRPr="004C29D8" w:rsidRDefault="003D0FE8" w:rsidP="003D0FE8">
      <w:pPr>
        <w:pStyle w:val="Ttulo2"/>
      </w:pPr>
      <w:bookmarkStart w:id="81" w:name="_Toc126137684"/>
      <w:bookmarkStart w:id="82" w:name="_Toc233187282"/>
      <w:r>
        <w:t>Verificar conteúdo do CSR gerado</w:t>
      </w:r>
      <w:bookmarkEnd w:id="81"/>
      <w:bookmarkEnd w:id="82"/>
    </w:p>
    <w:p w14:paraId="45BC3FC0" w14:textId="77777777" w:rsidR="00CB2E19" w:rsidRDefault="00CB2E19" w:rsidP="003D0FE8">
      <w:pPr>
        <w:pStyle w:val="Cabealho"/>
        <w:spacing w:line="360" w:lineRule="auto"/>
        <w:jc w:val="both"/>
        <w:rPr>
          <w:rFonts w:cs="Arial"/>
        </w:rPr>
      </w:pPr>
    </w:p>
    <w:p w14:paraId="13489D6B" w14:textId="27C4D8C2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Antes de enviar o CSR para assinatura digita pela AT, pode e deve ser verificado o conteúdo do ficheiro para garantir que toda a informação está como pretendido. Para tal, deve ser usado o seguinte comando:</w:t>
      </w:r>
    </w:p>
    <w:p w14:paraId="63CBC233" w14:textId="77777777" w:rsidR="003D0FE8" w:rsidRPr="004C29D8" w:rsidRDefault="003D0FE8" w:rsidP="003D0FE8">
      <w:pPr>
        <w:pStyle w:val="Cabealho"/>
        <w:shd w:val="clear" w:color="auto" w:fill="EDEDED" w:themeFill="accent3" w:themeFillTint="33"/>
        <w:spacing w:before="120" w:after="240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openssl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req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text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noout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-in </w:t>
      </w:r>
      <w:r w:rsidRPr="004C29D8">
        <w:rPr>
          <w:rFonts w:asciiTheme="minorHAnsi" w:hAnsiTheme="minorHAnsi"/>
          <w:color w:val="000000"/>
          <w:sz w:val="22"/>
          <w:szCs w:val="22"/>
        </w:rPr>
        <w:t>555555555.csr</w:t>
      </w:r>
    </w:p>
    <w:p w14:paraId="045ED559" w14:textId="216480CE" w:rsidR="003D0FE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lastRenderedPageBreak/>
        <w:t xml:space="preserve">Onde cada entidade aderente deve substituir os parâmetros que não estão a </w:t>
      </w:r>
      <w:r w:rsidRPr="004C29D8">
        <w:rPr>
          <w:rFonts w:cs="Arial"/>
          <w:b/>
        </w:rPr>
        <w:t>Bold</w:t>
      </w:r>
      <w:r w:rsidRPr="004C29D8">
        <w:rPr>
          <w:rFonts w:cs="Arial"/>
        </w:rPr>
        <w:t xml:space="preserve"> pelos nomes dos ficheiros corretos.</w:t>
      </w:r>
    </w:p>
    <w:p w14:paraId="27AE2EA3" w14:textId="77777777" w:rsidR="00CB2E19" w:rsidRPr="003D0FE8" w:rsidRDefault="00CB2E19" w:rsidP="003D0FE8">
      <w:pPr>
        <w:pStyle w:val="Cabealho"/>
        <w:spacing w:line="360" w:lineRule="auto"/>
        <w:jc w:val="both"/>
        <w:rPr>
          <w:rFonts w:cs="Arial"/>
        </w:rPr>
      </w:pPr>
    </w:p>
    <w:p w14:paraId="452B75D2" w14:textId="77777777" w:rsidR="003D0FE8" w:rsidRPr="004C29D8" w:rsidRDefault="003D0FE8" w:rsidP="003D0FE8">
      <w:pPr>
        <w:pStyle w:val="Ttulo2"/>
      </w:pPr>
      <w:bookmarkStart w:id="83" w:name="_Toc126137685"/>
      <w:bookmarkStart w:id="84" w:name="_Toc233187283"/>
      <w:r>
        <w:t>Integrar certificado com a chave privada</w:t>
      </w:r>
      <w:bookmarkEnd w:id="83"/>
      <w:bookmarkEnd w:id="84"/>
    </w:p>
    <w:p w14:paraId="3BB525CF" w14:textId="77777777" w:rsidR="00CB2E19" w:rsidRDefault="00CB2E19" w:rsidP="003D0FE8">
      <w:pPr>
        <w:pStyle w:val="Cabealho"/>
        <w:spacing w:line="360" w:lineRule="auto"/>
        <w:jc w:val="both"/>
        <w:rPr>
          <w:rFonts w:cs="Arial"/>
        </w:rPr>
      </w:pPr>
    </w:p>
    <w:p w14:paraId="2F53E5DD" w14:textId="174135AF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>Depois de receber o certificado SSL assinado pela chave digital da AT, é necessário integrar esse certificado com a chave privada gerada no passo anterior (555555555.key). Para tal, deve ser usado o seguinte comando:</w:t>
      </w:r>
    </w:p>
    <w:p w14:paraId="40A60A54" w14:textId="77777777" w:rsidR="003D0FE8" w:rsidRPr="004C29D8" w:rsidRDefault="003D0FE8" w:rsidP="003D0FE8">
      <w:pPr>
        <w:pStyle w:val="Cabealho"/>
        <w:shd w:val="clear" w:color="auto" w:fill="EDEDED" w:themeFill="accent3" w:themeFillTint="33"/>
        <w:spacing w:before="120" w:after="240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openssl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pkcs12 -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export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-in 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555555555.crt 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-</w:t>
      </w:r>
      <w:proofErr w:type="spellStart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>inkey</w:t>
      </w:r>
      <w:proofErr w:type="spellEnd"/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Pr="004C29D8">
        <w:rPr>
          <w:rFonts w:asciiTheme="minorHAnsi" w:hAnsiTheme="minorHAnsi"/>
          <w:color w:val="000000"/>
          <w:sz w:val="22"/>
          <w:szCs w:val="22"/>
        </w:rPr>
        <w:t xml:space="preserve">555555555.key </w:t>
      </w:r>
      <w:r w:rsidRPr="004C29D8">
        <w:rPr>
          <w:rFonts w:asciiTheme="minorHAnsi" w:hAnsiTheme="minorHAnsi"/>
          <w:b/>
          <w:bCs/>
          <w:color w:val="000000"/>
          <w:sz w:val="22"/>
          <w:szCs w:val="22"/>
        </w:rPr>
        <w:t xml:space="preserve">–out </w:t>
      </w:r>
      <w:r w:rsidRPr="004C29D8">
        <w:rPr>
          <w:rFonts w:asciiTheme="minorHAnsi" w:hAnsiTheme="minorHAnsi"/>
          <w:color w:val="000000"/>
          <w:sz w:val="22"/>
          <w:szCs w:val="22"/>
        </w:rPr>
        <w:t>555555555.pfx</w:t>
      </w:r>
    </w:p>
    <w:p w14:paraId="3CE71773" w14:textId="77777777" w:rsidR="003D0FE8" w:rsidRPr="004C29D8" w:rsidRDefault="003D0FE8" w:rsidP="003D0FE8">
      <w:pPr>
        <w:pStyle w:val="Cabealho"/>
        <w:spacing w:before="120"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Onde cada entidade aderente deve substituir os parâmetros que não estão a </w:t>
      </w:r>
      <w:r w:rsidRPr="004C29D8">
        <w:rPr>
          <w:rFonts w:cs="Arial"/>
          <w:b/>
        </w:rPr>
        <w:t>Bold</w:t>
      </w:r>
      <w:r w:rsidRPr="004C29D8">
        <w:rPr>
          <w:rFonts w:cs="Arial"/>
        </w:rPr>
        <w:t xml:space="preserve"> pelos nomes dos ficheiros corretos.</w:t>
      </w:r>
    </w:p>
    <w:p w14:paraId="087B75F1" w14:textId="77777777" w:rsidR="003D0FE8" w:rsidRPr="004C29D8" w:rsidRDefault="003D0FE8" w:rsidP="003D0FE8">
      <w:pPr>
        <w:pStyle w:val="Cabealho"/>
        <w:spacing w:line="360" w:lineRule="auto"/>
        <w:jc w:val="both"/>
        <w:rPr>
          <w:rFonts w:cs="Arial"/>
        </w:rPr>
      </w:pPr>
      <w:r w:rsidRPr="004C29D8">
        <w:rPr>
          <w:rFonts w:cs="Arial"/>
        </w:rPr>
        <w:t xml:space="preserve">Como resultado, o certificado SSL assinado pela AT é integrado com a chave privada e gravada com uma </w:t>
      </w:r>
      <w:r w:rsidRPr="004C29D8">
        <w:rPr>
          <w:rFonts w:cs="Arial"/>
          <w:i/>
        </w:rPr>
        <w:t>password</w:t>
      </w:r>
      <w:r w:rsidRPr="004C29D8">
        <w:rPr>
          <w:rFonts w:cs="Arial"/>
        </w:rPr>
        <w:t xml:space="preserve"> de acesso que cada entidade aderente deve definir na execução do comando.</w:t>
      </w:r>
    </w:p>
    <w:p w14:paraId="036845E4" w14:textId="77777777" w:rsidR="003D0FE8" w:rsidRPr="004C29D8" w:rsidRDefault="003D0FE8" w:rsidP="003D0FE8">
      <w:pPr>
        <w:rPr>
          <w:rFonts w:cs="Arial"/>
        </w:rPr>
      </w:pPr>
    </w:p>
    <w:p w14:paraId="40B8B40E" w14:textId="72695231" w:rsidR="007D57A3" w:rsidRDefault="007D57A3">
      <w:pPr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3E8C6886" w14:textId="77777777" w:rsidR="001318D8" w:rsidRPr="004C29D8" w:rsidRDefault="001318D8" w:rsidP="001318D8">
      <w:pPr>
        <w:pStyle w:val="Ttulo1"/>
      </w:pPr>
      <w:bookmarkStart w:id="85" w:name="_Toc126137686"/>
      <w:bookmarkStart w:id="86" w:name="_Toc233187284"/>
      <w:r>
        <w:lastRenderedPageBreak/>
        <w:t>Endereços Úteis</w:t>
      </w:r>
      <w:bookmarkEnd w:id="85"/>
      <w:bookmarkEnd w:id="86"/>
    </w:p>
    <w:p w14:paraId="2B92B253" w14:textId="77777777" w:rsidR="001318D8" w:rsidRPr="004C29D8" w:rsidRDefault="001318D8" w:rsidP="001318D8"/>
    <w:p w14:paraId="35CFE53B" w14:textId="48CBD147" w:rsidR="001318D8" w:rsidRDefault="001318D8" w:rsidP="001318D8">
      <w:pPr>
        <w:pStyle w:val="Ttulo2"/>
      </w:pPr>
      <w:bookmarkStart w:id="87" w:name="_Toc126137687"/>
      <w:bookmarkStart w:id="88" w:name="_Toc233187285"/>
      <w:r>
        <w:t>Página de produtores de software</w:t>
      </w:r>
      <w:bookmarkEnd w:id="87"/>
      <w:bookmarkEnd w:id="88"/>
    </w:p>
    <w:p w14:paraId="4E2863AA" w14:textId="77777777" w:rsidR="003D6425" w:rsidRPr="003D6425" w:rsidRDefault="003D6425" w:rsidP="003D6425"/>
    <w:p w14:paraId="0399E26D" w14:textId="0EE4EB00" w:rsidR="001318D8" w:rsidRPr="004C29D8" w:rsidRDefault="001318D8" w:rsidP="001318D8">
      <w:pPr>
        <w:pStyle w:val="Cabealho"/>
        <w:spacing w:line="360" w:lineRule="auto"/>
        <w:rPr>
          <w:rStyle w:val="Hiperligao"/>
          <w:rFonts w:cs="Arial"/>
          <w:sz w:val="22"/>
          <w:szCs w:val="22"/>
        </w:rPr>
      </w:pPr>
      <w:hyperlink r:id="rId24" w:history="1">
        <w:r w:rsidRPr="004C29D8">
          <w:rPr>
            <w:rStyle w:val="Hiperligao"/>
            <w:rFonts w:cs="Arial"/>
            <w:sz w:val="22"/>
            <w:szCs w:val="22"/>
          </w:rPr>
          <w:t>https://www.portaldasfinancas.gov.pt/pt/external/factemipf/painelInicialProdSoftware.action</w:t>
        </w:r>
      </w:hyperlink>
    </w:p>
    <w:p w14:paraId="419028D8" w14:textId="77777777" w:rsidR="001318D8" w:rsidRPr="004C29D8" w:rsidRDefault="001318D8" w:rsidP="001318D8">
      <w:pPr>
        <w:pStyle w:val="Cabealho"/>
        <w:spacing w:line="360" w:lineRule="auto"/>
        <w:rPr>
          <w:rFonts w:cs="Arial"/>
          <w:color w:val="0000FF"/>
          <w:sz w:val="22"/>
          <w:szCs w:val="22"/>
        </w:rPr>
      </w:pPr>
    </w:p>
    <w:p w14:paraId="527BB79E" w14:textId="0631A1AE" w:rsidR="001318D8" w:rsidRDefault="001318D8" w:rsidP="001318D8">
      <w:pPr>
        <w:pStyle w:val="Ttulo2"/>
      </w:pPr>
      <w:bookmarkStart w:id="89" w:name="_Toc126137688"/>
      <w:bookmarkStart w:id="90" w:name="_Toc233187286"/>
      <w:r>
        <w:t>Gestão de subtilizadores no Portal das Finanças</w:t>
      </w:r>
      <w:bookmarkEnd w:id="89"/>
      <w:bookmarkEnd w:id="90"/>
    </w:p>
    <w:p w14:paraId="3914420A" w14:textId="77777777" w:rsidR="003D6425" w:rsidRPr="003D6425" w:rsidRDefault="003D6425" w:rsidP="003D6425"/>
    <w:p w14:paraId="6F3FF75F" w14:textId="5B9D6C11" w:rsidR="001318D8" w:rsidRPr="004C29D8" w:rsidRDefault="001318D8" w:rsidP="001318D8">
      <w:pPr>
        <w:pStyle w:val="Cabealho"/>
        <w:spacing w:line="360" w:lineRule="auto"/>
        <w:rPr>
          <w:rStyle w:val="Hiperligao"/>
          <w:rFonts w:cs="Arial"/>
          <w:sz w:val="22"/>
          <w:szCs w:val="22"/>
        </w:rPr>
      </w:pPr>
      <w:hyperlink r:id="rId25" w:history="1">
        <w:r w:rsidRPr="004C29D8">
          <w:rPr>
            <w:rStyle w:val="Hiperligao"/>
            <w:rFonts w:cs="Arial"/>
            <w:sz w:val="22"/>
            <w:szCs w:val="22"/>
          </w:rPr>
          <w:t>https://www.acesso.gov.pt/gestaoDeUtilizadores/consulta?partID=PFIN</w:t>
        </w:r>
      </w:hyperlink>
    </w:p>
    <w:p w14:paraId="0401E297" w14:textId="77777777" w:rsidR="001318D8" w:rsidRPr="004C29D8" w:rsidRDefault="001318D8" w:rsidP="001318D8">
      <w:pPr>
        <w:pStyle w:val="Cabealho"/>
        <w:spacing w:line="360" w:lineRule="auto"/>
        <w:rPr>
          <w:rStyle w:val="Hiperligao"/>
          <w:rFonts w:cs="Arial"/>
          <w:sz w:val="22"/>
          <w:szCs w:val="22"/>
        </w:rPr>
      </w:pPr>
    </w:p>
    <w:p w14:paraId="575E5DB2" w14:textId="38D6DADE" w:rsidR="001318D8" w:rsidRDefault="001318D8" w:rsidP="001318D8">
      <w:pPr>
        <w:pStyle w:val="Ttulo2"/>
      </w:pPr>
      <w:bookmarkStart w:id="91" w:name="_Toc126137689"/>
      <w:bookmarkStart w:id="92" w:name="_Toc233187287"/>
      <w:r>
        <w:t xml:space="preserve">WSDL do envio de dados à AT por </w:t>
      </w:r>
      <w:proofErr w:type="spellStart"/>
      <w:r>
        <w:t>Webservice</w:t>
      </w:r>
      <w:bookmarkEnd w:id="91"/>
      <w:bookmarkEnd w:id="92"/>
      <w:proofErr w:type="spellEnd"/>
    </w:p>
    <w:p w14:paraId="259747DF" w14:textId="77777777" w:rsidR="003D6425" w:rsidRDefault="003D6425" w:rsidP="003D6425"/>
    <w:p w14:paraId="077F6F0F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>&lt;?xml version='1.0' encoding='UTF-8'?&gt;</w:t>
      </w:r>
    </w:p>
    <w:p w14:paraId="3ED455E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&lt;!--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Published by JAX-WS RI (http://jax-ws.java.net). RI's version is JAX-WS RI 2.3.0-wls122140-b230824.1031 svn-revision#e4bad6ac24018736698e2952f77e76e7f403a9f1. --&gt;</w:t>
      </w:r>
    </w:p>
    <w:p w14:paraId="72EFAB3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&lt;!--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Generated by JAX-WS RI (http://jax-ws.java.net). RI's version is JAX-WS RI 2.3.0-wls122140-b230824.1031 svn-revision#e4bad6ac24018736698e2952f77e76e7f403a9f1. --&gt;</w:t>
      </w:r>
    </w:p>
    <w:p w14:paraId="6F8887A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&lt;definitions </w:t>
      </w:r>
    </w:p>
    <w:p w14:paraId="63C97C9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xmlns:wsu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="http://docs.oasis-open.org/wss/2004/01/oasis-200401-wss-wssecurity-utility-1.0.xsd" </w:t>
      </w:r>
    </w:p>
    <w:p w14:paraId="43BCB19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xmlns:wsp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="http://www.w3.org/ns/ws-policy" </w:t>
      </w:r>
    </w:p>
    <w:p w14:paraId="38F61C2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xmlns:wsp1_2="http://schemas.xmlsoap.org/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/2004/09/policy" </w:t>
      </w:r>
    </w:p>
    <w:p w14:paraId="54A2579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xmlns:wsam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="http://www.w3.org/2007/05/addressing/metadata" </w:t>
      </w:r>
    </w:p>
    <w:p w14:paraId="7306EC6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xmlns:soap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="http://schemas.xmlsoap.org/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wsdl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/soap/" </w:t>
      </w:r>
    </w:p>
    <w:p w14:paraId="6BA8469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xmlns:tns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="http://net.atos.at.impcau.canalWS/" </w:t>
      </w:r>
    </w:p>
    <w:p w14:paraId="31A915F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xmlns:xsd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="http://www.w3.org/2001/XMLSchema" </w:t>
      </w:r>
    </w:p>
    <w:p w14:paraId="3EBBF84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xmlns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="http://schemas.xmlsoap.org/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wsdl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/" </w:t>
      </w:r>
    </w:p>
    <w:p w14:paraId="4C31607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targetNamespace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="http://net.atos.at.impcau.canalWS/"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CanalWebserviceIMPCau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1D4E7B7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&lt;types&gt;</w:t>
      </w:r>
    </w:p>
    <w:p w14:paraId="66E2591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xsd:schema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480CCA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xsd:import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namespace="http://net.atos.at.impcau.canalWS/"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schemaLocation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="CanalWebserviceIMPCau.xsd"/&gt;</w:t>
      </w:r>
    </w:p>
    <w:p w14:paraId="2C3801D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xsd:schema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7BAAEFB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&lt;/types&gt;</w:t>
      </w:r>
    </w:p>
    <w:p w14:paraId="67BB272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&lt;message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IMPCauRespostaAT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11DAF88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&lt;part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processaPedidoInput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tns:processaPedidoInput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87D7E08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>&lt;/message&gt;</w:t>
      </w:r>
    </w:p>
    <w:p w14:paraId="2158BFB7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&lt;message name="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IMPCauRespostaATResponse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64BF9BE8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&lt;part name="return" type="</w:t>
      </w:r>
      <w:proofErr w:type="spellStart"/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tns:resultadoProcessamentoMensagens</w:t>
      </w:r>
      <w:proofErr w:type="spellEnd"/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5CCF79D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0A56AA">
        <w:rPr>
          <w:rFonts w:asciiTheme="minorHAnsi" w:hAnsiTheme="minorHAnsi" w:cstheme="minorHAnsi"/>
          <w:sz w:val="16"/>
          <w:szCs w:val="16"/>
          <w:lang w:val="en-US"/>
        </w:rPr>
        <w:t>&lt;/message&gt;</w:t>
      </w:r>
    </w:p>
    <w:p w14:paraId="4343FDD4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0A56AA">
        <w:rPr>
          <w:rFonts w:asciiTheme="minorHAnsi" w:hAnsiTheme="minorHAnsi" w:cstheme="minorHAnsi"/>
          <w:sz w:val="16"/>
          <w:szCs w:val="16"/>
          <w:lang w:val="en-US"/>
        </w:rPr>
        <w:lastRenderedPageBreak/>
        <w:tab/>
        <w:t>&lt;message name="</w:t>
      </w:r>
      <w:proofErr w:type="spellStart"/>
      <w:r w:rsidRPr="000A56AA">
        <w:rPr>
          <w:rFonts w:asciiTheme="minorHAnsi" w:hAnsiTheme="minorHAnsi" w:cstheme="minorHAnsi"/>
          <w:sz w:val="16"/>
          <w:szCs w:val="16"/>
          <w:lang w:val="en-US"/>
        </w:rPr>
        <w:t>IMPCauObterDocumentosPDFNaoEntregues</w:t>
      </w:r>
      <w:proofErr w:type="spellEnd"/>
      <w:r w:rsidRPr="000A56AA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226D85E9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0A56AA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>&lt;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obterDocumentosPDFNaoEntreguesInput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</w:rPr>
        <w:t>tns:obterNaoEntreguesInput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</w:rPr>
        <w:t>"/&gt;</w:t>
      </w:r>
    </w:p>
    <w:p w14:paraId="5EB6F19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2B5F25A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IMPCauObterDocumentosPDFNaoEntreguesResponse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7C34D59A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  <w:lang w:val="pt-BR"/>
        </w:rPr>
        <w:t>&lt;part name="return" type="tns:resultadoDocumento"/&gt;</w:t>
      </w:r>
    </w:p>
    <w:p w14:paraId="11F375E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43FEC34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1F95987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obterMensagensEntreguesInput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tns:obterEntreguesInput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4907C14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498DF69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IMPCauObterMensagensEntreguesResponse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663AC59E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  <w:lang w:val="pt-BR"/>
        </w:rPr>
        <w:t>&lt;part name="return" type="tns:resultadoDocumento"/&gt;</w:t>
      </w:r>
    </w:p>
    <w:p w14:paraId="77BC1D6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06C104E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IMPCauObterMensagensNaoEntregues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35E6284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obterMensagensNaoEntreguesInput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tns:obterNaoEntreguesInput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59A4DAA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246519D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IMPCauObterMensagensNaoEntreguesResponse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559D8A39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name="return"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tns:resultadoDocumento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7CC983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1EF8DC0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IMPCauSubmeterDeclaracao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4C1D2AFE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</w:t>
      </w:r>
      <w:proofErr w:type="spellStart"/>
      <w:r w:rsidRPr="00B40F4C">
        <w:rPr>
          <w:rFonts w:asciiTheme="minorHAnsi" w:hAnsiTheme="minorHAnsi" w:cstheme="minorHAnsi"/>
          <w:sz w:val="16"/>
          <w:szCs w:val="16"/>
          <w:lang w:val="en-US"/>
        </w:rPr>
        <w:t>processaPedidoInput</w:t>
      </w:r>
      <w:proofErr w:type="spellEnd"/>
      <w:r w:rsidRPr="00B40F4C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tns:processaPedidoInput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6072C31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0A56AA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&gt;</w:t>
      </w:r>
    </w:p>
    <w:p w14:paraId="2C370614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IMPCauSubmeterDeclaracaoResponse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"&gt;</w:t>
      </w:r>
    </w:p>
    <w:p w14:paraId="55F10288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name="return"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tns:resultadoProcessamentoMensagens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9FB105F" w14:textId="77777777" w:rsidR="000B23E1" w:rsidRPr="00362E4D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362E4D">
        <w:rPr>
          <w:rFonts w:asciiTheme="minorHAnsi" w:hAnsiTheme="minorHAnsi" w:cstheme="minorHAnsi"/>
          <w:sz w:val="16"/>
          <w:szCs w:val="16"/>
          <w:lang w:val="pt-BR"/>
        </w:rPr>
        <w:t>&lt;/message&gt;</w:t>
      </w:r>
    </w:p>
    <w:p w14:paraId="4FAFD4BE" w14:textId="77777777" w:rsidR="000B23E1" w:rsidRPr="00362E4D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362E4D">
        <w:rPr>
          <w:rFonts w:asciiTheme="minorHAnsi" w:hAnsiTheme="minorHAnsi" w:cstheme="minorHAnsi"/>
          <w:sz w:val="16"/>
          <w:szCs w:val="16"/>
          <w:lang w:val="pt-BR"/>
        </w:rPr>
        <w:tab/>
        <w:t>&lt;message name="IMPCauNotificarApresentacaoMercadorias"&gt;</w:t>
      </w:r>
    </w:p>
    <w:p w14:paraId="27815AC3" w14:textId="77777777" w:rsidR="000B23E1" w:rsidRPr="00362E4D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362E4D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362E4D">
        <w:rPr>
          <w:rFonts w:asciiTheme="minorHAnsi" w:hAnsiTheme="minorHAnsi" w:cstheme="minorHAnsi"/>
          <w:sz w:val="16"/>
          <w:szCs w:val="16"/>
          <w:lang w:val="pt-BR"/>
        </w:rPr>
        <w:tab/>
        <w:t>&lt;part name="processaMensagemInput" type="tns:processaMensagemInput"/&gt;</w:t>
      </w:r>
    </w:p>
    <w:p w14:paraId="2883A73C" w14:textId="77777777" w:rsidR="000B23E1" w:rsidRPr="00362E4D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362E4D">
        <w:rPr>
          <w:rFonts w:asciiTheme="minorHAnsi" w:hAnsiTheme="minorHAnsi" w:cstheme="minorHAnsi"/>
          <w:sz w:val="16"/>
          <w:szCs w:val="16"/>
          <w:lang w:val="pt-BR"/>
        </w:rPr>
        <w:tab/>
        <w:t>&lt;/message&gt;</w:t>
      </w:r>
    </w:p>
    <w:p w14:paraId="5DB36BB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362E4D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IMPCauNotificarApresentacaoMercadoriasResponse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4737E076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  <w:lang w:val="pt-BR"/>
        </w:rPr>
        <w:t>&lt;part name="return" type="tns:resultadoProcessamentoMensagens"/&gt;</w:t>
      </w:r>
    </w:p>
    <w:p w14:paraId="45AAE35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47DF42B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IMPCauAlterarDeclaracao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5B101BDC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  <w:lang w:val="pt-BR"/>
        </w:rPr>
        <w:t>&lt;part name="processaPedidoInput" type="tns:processaPedidoInput"/&gt;</w:t>
      </w:r>
    </w:p>
    <w:p w14:paraId="1409A08A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&gt;</w:t>
      </w:r>
    </w:p>
    <w:p w14:paraId="50608AE6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IMPCauAlterarDeclaracaoResponse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"&gt;</w:t>
      </w:r>
    </w:p>
    <w:p w14:paraId="22BD7F4F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  <w:lang w:val="pt-BR"/>
        </w:rPr>
        <w:t>&lt;part name="return" type="tns:resultadoProcessamentoMensagens"/&gt;</w:t>
      </w:r>
    </w:p>
    <w:p w14:paraId="5AC9C6CD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&gt;</w:t>
      </w:r>
    </w:p>
    <w:p w14:paraId="09DC7CCB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IMPCauAnularDeclaracao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"&gt;</w:t>
      </w:r>
    </w:p>
    <w:p w14:paraId="6AAC34CF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processaMensagemInput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20BDF">
        <w:rPr>
          <w:rFonts w:asciiTheme="minorHAnsi" w:hAnsiTheme="minorHAnsi" w:cstheme="minorHAnsi"/>
          <w:sz w:val="16"/>
          <w:szCs w:val="16"/>
        </w:rPr>
        <w:t>tns:processaMensagemInput</w:t>
      </w:r>
      <w:proofErr w:type="spellEnd"/>
      <w:proofErr w:type="gramEnd"/>
      <w:r w:rsidRPr="00B20BDF">
        <w:rPr>
          <w:rFonts w:asciiTheme="minorHAnsi" w:hAnsiTheme="minorHAnsi" w:cstheme="minorHAnsi"/>
          <w:sz w:val="16"/>
          <w:szCs w:val="16"/>
        </w:rPr>
        <w:t>"/&gt;</w:t>
      </w:r>
    </w:p>
    <w:p w14:paraId="6B72EAD3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&gt;</w:t>
      </w:r>
    </w:p>
    <w:p w14:paraId="32A783A2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IMPCauAnularDeclaracaoResponse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"&gt;</w:t>
      </w:r>
    </w:p>
    <w:p w14:paraId="5F71B5BE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name="return"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tns:resultadoProcessamentoMensagens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8561656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&gt;</w:t>
      </w:r>
    </w:p>
    <w:p w14:paraId="09A3B2B1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lastRenderedPageBreak/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IMPCauEntregarDocumentos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"&gt;</w:t>
      </w:r>
    </w:p>
    <w:p w14:paraId="680AF4C8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processaMensagemInput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20BDF">
        <w:rPr>
          <w:rFonts w:asciiTheme="minorHAnsi" w:hAnsiTheme="minorHAnsi" w:cstheme="minorHAnsi"/>
          <w:sz w:val="16"/>
          <w:szCs w:val="16"/>
        </w:rPr>
        <w:t>tns:processaMensagemInput</w:t>
      </w:r>
      <w:proofErr w:type="spellEnd"/>
      <w:proofErr w:type="gramEnd"/>
      <w:r w:rsidRPr="00B20BDF">
        <w:rPr>
          <w:rFonts w:asciiTheme="minorHAnsi" w:hAnsiTheme="minorHAnsi" w:cstheme="minorHAnsi"/>
          <w:sz w:val="16"/>
          <w:szCs w:val="16"/>
        </w:rPr>
        <w:t>"/&gt;</w:t>
      </w:r>
    </w:p>
    <w:p w14:paraId="075D9D9D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&gt;</w:t>
      </w:r>
    </w:p>
    <w:p w14:paraId="2D74344D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20BDF">
        <w:rPr>
          <w:rFonts w:asciiTheme="minorHAnsi" w:hAnsiTheme="minorHAnsi" w:cstheme="minorHAnsi"/>
          <w:sz w:val="16"/>
          <w:szCs w:val="16"/>
        </w:rPr>
        <w:t>IMPCauEntregarDocumentosResponse</w:t>
      </w:r>
      <w:proofErr w:type="spellEnd"/>
      <w:r w:rsidRPr="00B20BDF">
        <w:rPr>
          <w:rFonts w:asciiTheme="minorHAnsi" w:hAnsiTheme="minorHAnsi" w:cstheme="minorHAnsi"/>
          <w:sz w:val="16"/>
          <w:szCs w:val="16"/>
        </w:rPr>
        <w:t>"&gt;</w:t>
      </w:r>
    </w:p>
    <w:p w14:paraId="5E074483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name="return"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tns:resultadoProcessamentoMensagens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7DC4DEC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0A56AA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&gt;</w:t>
      </w:r>
    </w:p>
    <w:p w14:paraId="39A64BFF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IMPCauNotificarEIR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"&gt;</w:t>
      </w:r>
    </w:p>
    <w:p w14:paraId="3BBE59BE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processaMensagemInput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0A56AA">
        <w:rPr>
          <w:rFonts w:asciiTheme="minorHAnsi" w:hAnsiTheme="minorHAnsi" w:cstheme="minorHAnsi"/>
          <w:sz w:val="16"/>
          <w:szCs w:val="16"/>
        </w:rPr>
        <w:t>tns:processaMensagemInput</w:t>
      </w:r>
      <w:proofErr w:type="spellEnd"/>
      <w:proofErr w:type="gramEnd"/>
      <w:r w:rsidRPr="000A56AA">
        <w:rPr>
          <w:rFonts w:asciiTheme="minorHAnsi" w:hAnsiTheme="minorHAnsi" w:cstheme="minorHAnsi"/>
          <w:sz w:val="16"/>
          <w:szCs w:val="16"/>
        </w:rPr>
        <w:t>"/&gt;</w:t>
      </w:r>
    </w:p>
    <w:p w14:paraId="10859B47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&gt;</w:t>
      </w:r>
    </w:p>
    <w:p w14:paraId="70A2B0AE" w14:textId="77777777" w:rsidR="000B23E1" w:rsidRPr="000A56AA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0A56AA">
        <w:rPr>
          <w:rFonts w:asciiTheme="minorHAnsi" w:hAnsiTheme="minorHAnsi" w:cstheme="minorHAnsi"/>
          <w:sz w:val="16"/>
          <w:szCs w:val="16"/>
        </w:rPr>
        <w:t>IMPCauNotificarEIRResponse</w:t>
      </w:r>
      <w:proofErr w:type="spellEnd"/>
      <w:r w:rsidRPr="000A56AA">
        <w:rPr>
          <w:rFonts w:asciiTheme="minorHAnsi" w:hAnsiTheme="minorHAnsi" w:cstheme="minorHAnsi"/>
          <w:sz w:val="16"/>
          <w:szCs w:val="16"/>
        </w:rPr>
        <w:t>"&gt;</w:t>
      </w:r>
    </w:p>
    <w:p w14:paraId="2C6104C3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0A56AA">
        <w:rPr>
          <w:rFonts w:asciiTheme="minorHAnsi" w:hAnsiTheme="minorHAnsi" w:cstheme="minorHAnsi"/>
          <w:sz w:val="16"/>
          <w:szCs w:val="16"/>
        </w:rPr>
        <w:tab/>
      </w:r>
      <w:r w:rsidRPr="000A56AA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  <w:lang w:val="en-US"/>
        </w:rPr>
        <w:t>&lt;part name="return" type="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  <w:lang w:val="en-US"/>
        </w:rPr>
        <w:t>tns:resultadoProcessamentoMensagens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10088E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2C91CF0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IMPCauObterDocumentosPDFEntregues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70BF2A3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part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obterDocumentosEntreguesInput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type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tns:obterEntreguesInput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70C33314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>&lt;/message&gt;</w:t>
      </w:r>
    </w:p>
    <w:p w14:paraId="0B8B81FA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&lt;message name="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IMPCauObterDocumentosPDFEntreguesResponse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206031B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&lt;part name="return" type="</w:t>
      </w:r>
      <w:proofErr w:type="spellStart"/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tns:resultadoDocumento</w:t>
      </w:r>
      <w:proofErr w:type="spellEnd"/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3BB1C786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&lt;/message&gt;</w:t>
      </w:r>
    </w:p>
    <w:p w14:paraId="2E4039AC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portType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IMPCAUCanalWebService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70F14BBB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IMPCauRespostaAT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73F33360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&lt;input </w:t>
      </w:r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="http://net.atos.at.impcau.canalWS/IMPCAUCanalWebService/IMPCauRespostaATRequest" message="</w:t>
      </w:r>
      <w:proofErr w:type="spellStart"/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tns:IMPCauRespostaAT</w:t>
      </w:r>
      <w:proofErr w:type="spellEnd"/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406E03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="http://net.atos.at.impcau.canalWS/IMPCAUCanalWebService/IMPCauRespostaATResponse" message="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tns:IMPCauRespostaATResponse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6D3641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16B360E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IMPCauObterDocumentosPDFNaoEntregues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7A987D1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="http://net.atos.at.impcau.canalWS/IMPCAUCanalWebService/IMPCauObterDocumentosPDFNaoEntreguesRequest"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tns:IMPCauObterDocumentosPDFNaoEntregues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4704B88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="http://net.atos.at.impcau.canalWS/IMPCAUCanalWebService/IMPCauObterDocumentosPDFNaoEntreguesResponse"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tns:IMPCauObterDocumentosPDFNaoEntreguesResponse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1B27B13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5CC752B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65BD235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="http://net.atos.at.impcau.canalWS/IMPCAUCanalWebService/IMPCauObterMensagensEntreguesRequest"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tns:IMPCauObterMensagensEntregues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24020A9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="http://net.atos.at.impcau.canalWS/IMPCAUCanalWebService/IMPCauObterMensagensEntreguesResponse"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tns:IMPCauObterMensagensEntreguesResponse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7D5DF77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18EC30B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IMPCauObterMensagensNaoEntregues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38154F8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="http://net.atos.at.impcau.canalWS/IMPCAUCanalWebService/IMPCauObterMensagensNaoEntreguesRequest"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tns:IMPCauObterMensagensNaoEntregues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24986AE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lastRenderedPageBreak/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="http://net.atos.at.impcau.canalWS/IMPCAUCanalWebService/IMPCauObterMensagensNaoEntreguesResponse"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tns:IMPCauObterMensagensNaoEntreguesResponse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0649BB45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&gt;</w:t>
      </w:r>
    </w:p>
    <w:p w14:paraId="55A20501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IMPCauSubmeterDeclaracao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"&gt;</w:t>
      </w:r>
    </w:p>
    <w:p w14:paraId="43A6E762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  <w:t xml:space="preserve">&lt;input </w:t>
      </w:r>
      <w:proofErr w:type="gramStart"/>
      <w:r w:rsidRPr="00B40F4C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40F4C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="http://net.atos.at.impcau.canalWS/IMPCAUCanalWebService/IMPCauSubmeterDeclaracaoRequest"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</w:rPr>
        <w:t>tns:IMPCauSubmeterDeclaracao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</w:rPr>
        <w:t>"/&gt;</w:t>
      </w:r>
    </w:p>
    <w:p w14:paraId="75076347" w14:textId="77777777" w:rsidR="000B23E1" w:rsidRPr="00B20BDF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pt-BR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20BDF">
        <w:rPr>
          <w:rFonts w:asciiTheme="minorHAnsi" w:hAnsiTheme="minorHAnsi" w:cstheme="minorHAnsi"/>
          <w:sz w:val="16"/>
          <w:szCs w:val="16"/>
          <w:lang w:val="pt-BR"/>
        </w:rPr>
        <w:t>&lt;output wsam:Action="http://net.atos.at.impcau.canalWS/IMPCAUCanalWebService/IMPCauSubmeterDeclaracaoResponse" message="tns:IMPCauSubmeterDeclaracaoResponse"/&gt;</w:t>
      </w:r>
    </w:p>
    <w:p w14:paraId="3778A25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20BDF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20BDF">
        <w:rPr>
          <w:rFonts w:asciiTheme="minorHAnsi" w:hAnsiTheme="minorHAnsi" w:cstheme="minorHAnsi"/>
          <w:sz w:val="16"/>
          <w:szCs w:val="16"/>
          <w:lang w:val="pt-BR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&gt;</w:t>
      </w:r>
    </w:p>
    <w:p w14:paraId="29F8ADB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>&lt;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name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IMPCauNotificarApresentacaoMercadorias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"&gt;</w:t>
      </w:r>
    </w:p>
    <w:p w14:paraId="442CEB3F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="http://net.atos.at.impcau.canalWS/IMPCAUCanalWebService/IMPCauNotificarApresentacaoMercadoriasRequest"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tns:IMPCauNotificarApresentacaoMercadorias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0A49985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="http://net.atos.at.impcau.canalWS/IMPCAUCanalWebService/IMPCauNotificarApresentacaoMercadoriasResponse"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tns:IMPCauNotificarApresentacaoMercadoriasResponse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4466343F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>&lt;/operation&gt;</w:t>
      </w:r>
    </w:p>
    <w:p w14:paraId="1FEF2B48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432F80">
        <w:rPr>
          <w:rFonts w:asciiTheme="minorHAnsi" w:hAnsiTheme="minorHAnsi" w:cstheme="minorHAnsi"/>
          <w:sz w:val="16"/>
          <w:szCs w:val="16"/>
          <w:lang w:val="en-US"/>
        </w:rPr>
        <w:t>IMPCauAlterarDeclaracao</w:t>
      </w:r>
      <w:proofErr w:type="spellEnd"/>
      <w:r w:rsidRPr="00432F80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355C2D31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&lt;input </w:t>
      </w:r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="http://net.atos.at.impcau.canalWS/IMPCAUCanalWebService/IMPCauAlterarDeclaracaoRequest" message="</w:t>
      </w:r>
      <w:proofErr w:type="spellStart"/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tns:IMPCauAlterarDeclaracao</w:t>
      </w:r>
      <w:proofErr w:type="spellEnd"/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C3E87F2" w14:textId="77777777" w:rsidR="000B23E1" w:rsidRPr="00432F80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&lt;output </w:t>
      </w:r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="http://net.atos.at.impcau.canalWS/IMPCAUCanalWebService/IMPCauAlterarDeclaracaoResponse" message="</w:t>
      </w:r>
      <w:proofErr w:type="spellStart"/>
      <w:proofErr w:type="gramStart"/>
      <w:r w:rsidRPr="00432F80">
        <w:rPr>
          <w:rFonts w:asciiTheme="minorHAnsi" w:hAnsiTheme="minorHAnsi" w:cstheme="minorHAnsi"/>
          <w:sz w:val="16"/>
          <w:szCs w:val="16"/>
          <w:lang w:val="en-US"/>
        </w:rPr>
        <w:t>tns:IMPCauAlterarDeclaracaoResponse</w:t>
      </w:r>
      <w:proofErr w:type="spellEnd"/>
      <w:proofErr w:type="gramEnd"/>
      <w:r w:rsidRPr="00432F80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75F20BE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432F80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>&lt;/operation&gt;</w:t>
      </w:r>
    </w:p>
    <w:p w14:paraId="61BF979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IMPCauAnularDeclaracao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E26C99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="http://net.atos.at.impcau.canalWS/IMPCAUCanalWebService/IMPCauAnularDeclaracaoRequest" message="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tns:IMPCauAnularDeclaracao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0110112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="http://net.atos.at.impcau.canalWS/IMPCAUCanalWebService/IMPCauAnularDeclaracaoResponse" message="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tns:IMPCauAnularDeclaracaoResponse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606FC01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3A291CE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IMPCauEntregarDocumentos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646BA76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 xml:space="preserve">&lt;input </w:t>
      </w:r>
      <w:proofErr w:type="gramStart"/>
      <w:r w:rsidRPr="00B40F4C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40F4C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="http://net.atos.at.impcau.canalWS/IMPCAUCanalWebService/IMPCauEntregarDocumentosRequest"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</w:rPr>
        <w:t>tns:IMPCauEntregarDocumentos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</w:rPr>
        <w:t>"/&gt;</w:t>
      </w:r>
    </w:p>
    <w:p w14:paraId="726C13F6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  <w:t xml:space="preserve">&lt;output </w:t>
      </w:r>
      <w:proofErr w:type="gramStart"/>
      <w:r w:rsidRPr="00B40F4C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40F4C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="http://net.atos.at.impcau.canalWS/IMPCAUCanalWebService/IMPCauEntregarDocumentosResponse"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</w:rPr>
        <w:t>tns:IMPCauEntregarDocumentosResponse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</w:rPr>
        <w:t>"/&gt;</w:t>
      </w:r>
    </w:p>
    <w:p w14:paraId="3746AF1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>&lt;/operation&gt;</w:t>
      </w:r>
    </w:p>
    <w:p w14:paraId="2DB6EBD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IMPCauNotificarEIR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D81F6E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&lt;input </w:t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="http://net.atos.at.impcau.canalWS/IMPCAUCanalWebService/IMPCauNotificarEIRRequest" message="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tns:IMPCauNotificarEIR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DE9384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="http://net.atos.at.impcau.canalWS/IMPCAUCanalWebService/IMPCauNotificarEIRResponse" message="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tns:IMPCauNotificarEIRResponse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72014F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04D2260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IMPCauObterDocumentosPDFEntregues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D096E2D" w14:textId="77777777" w:rsidR="000B23E1" w:rsidRPr="00B40F4C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 xml:space="preserve">&lt;input </w:t>
      </w:r>
      <w:proofErr w:type="gramStart"/>
      <w:r w:rsidRPr="00B40F4C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40F4C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="http://net.atos.at.impcau.canalWS/IMPCAUCanalWebService/IMPCauObterDocumentosPDFEntreguesRequest" </w:t>
      </w:r>
      <w:proofErr w:type="spellStart"/>
      <w:r w:rsidRPr="00B40F4C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40F4C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40F4C">
        <w:rPr>
          <w:rFonts w:asciiTheme="minorHAnsi" w:hAnsiTheme="minorHAnsi" w:cstheme="minorHAnsi"/>
          <w:sz w:val="16"/>
          <w:szCs w:val="16"/>
        </w:rPr>
        <w:t>tns:IMPCauObterDocumentosPDFEntregues</w:t>
      </w:r>
      <w:proofErr w:type="spellEnd"/>
      <w:proofErr w:type="gramEnd"/>
      <w:r w:rsidRPr="00B40F4C">
        <w:rPr>
          <w:rFonts w:asciiTheme="minorHAnsi" w:hAnsiTheme="minorHAnsi" w:cstheme="minorHAnsi"/>
          <w:sz w:val="16"/>
          <w:szCs w:val="16"/>
        </w:rPr>
        <w:t>"/&gt;</w:t>
      </w:r>
    </w:p>
    <w:p w14:paraId="3DD47E7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B40F4C">
        <w:rPr>
          <w:rFonts w:asciiTheme="minorHAnsi" w:hAnsiTheme="minorHAnsi" w:cstheme="minorHAnsi"/>
          <w:sz w:val="16"/>
          <w:szCs w:val="16"/>
        </w:rPr>
        <w:lastRenderedPageBreak/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40F4C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 xml:space="preserve">&lt;output </w:t>
      </w:r>
      <w:proofErr w:type="gramStart"/>
      <w:r w:rsidRPr="00B923A2">
        <w:rPr>
          <w:rFonts w:asciiTheme="minorHAnsi" w:hAnsiTheme="minorHAnsi" w:cstheme="minorHAnsi"/>
          <w:sz w:val="16"/>
          <w:szCs w:val="16"/>
        </w:rPr>
        <w:t>wsam:Action</w:t>
      </w:r>
      <w:proofErr w:type="gramEnd"/>
      <w:r w:rsidRPr="00B923A2">
        <w:rPr>
          <w:rFonts w:asciiTheme="minorHAnsi" w:hAnsiTheme="minorHAnsi" w:cstheme="minorHAnsi"/>
          <w:sz w:val="16"/>
          <w:szCs w:val="16"/>
        </w:rPr>
        <w:t xml:space="preserve">="http://net.atos.at.impcau.canalWS/IMPCAUCanalWebService/IMPCauObterDocumentosPDFEntreguesResponse" </w:t>
      </w:r>
      <w:proofErr w:type="spellStart"/>
      <w:r w:rsidRPr="00B923A2">
        <w:rPr>
          <w:rFonts w:asciiTheme="minorHAnsi" w:hAnsiTheme="minorHAnsi" w:cstheme="minorHAnsi"/>
          <w:sz w:val="16"/>
          <w:szCs w:val="16"/>
        </w:rPr>
        <w:t>message</w:t>
      </w:r>
      <w:proofErr w:type="spellEnd"/>
      <w:r w:rsidRPr="00B923A2">
        <w:rPr>
          <w:rFonts w:asciiTheme="minorHAnsi" w:hAnsiTheme="minorHAnsi" w:cstheme="minorHAnsi"/>
          <w:sz w:val="16"/>
          <w:szCs w:val="16"/>
        </w:rPr>
        <w:t>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</w:rPr>
        <w:t>tns:IMPCauObterDocumentosPDFEntreguesResponse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</w:rPr>
        <w:t>"/&gt;</w:t>
      </w:r>
    </w:p>
    <w:p w14:paraId="1C03F44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>&lt;/operation&gt;</w:t>
      </w:r>
    </w:p>
    <w:p w14:paraId="5EBEC38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portType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75FB7F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&lt;binding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IMPCAUCanalWebServicePortBinding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tns:IMPCAUCanalWebService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E21086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soap:binding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transport="http://schemas.xmlsoap.org/soap/http" style="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rpc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244BF51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IMPCauRespostaAT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11064A8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3964CD7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6B2C2F1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1916864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102A293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3C7CBBA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18382C9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3E129F4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6B75302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IMPCauObterDocumentosPDFNaoEntregues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9C4F4F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63F6E64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11ECE1E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47A2FF8F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5332E3F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626084D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2BD4636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0DF71F1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5C70B50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IMPCauObterMensagensEntregues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6ADDE18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5D21C7E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73FF4E1F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2464ED9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4EFC0DF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36B1124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4216FB3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06AF78FF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14C17B3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IMPCauObterMensagensNaoEntregues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DA0F01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022810B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56159B8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15FBCD6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7804C17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697EB72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3D45A44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33BCA98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67BFDF6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lastRenderedPageBreak/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IMPCauSubmeterDeclaracao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46E96F7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04652EC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38C02AE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3F3B035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55FBDA2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39ECD0D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4D14138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163D287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43450BB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IMPCauNotificarApresentacaoMercadorias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4ADFE3D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0A359AD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4580C4E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780E934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62340D7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01F4600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171493F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0B7CE65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519C606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IMPCauAlterarDeclaracao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772B4B5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52F67FC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5591E00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584C060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778FBE5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6086D9B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305C0D7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567E487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45AF68E1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IMPCauAnularDeclaracao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7557638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3492A33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788D299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5A82265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4E054AA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3C0D658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68FC876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3AE2ECA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2E9CCC8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IMPCauEntregarDocumentos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05E5FE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4F92287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3527274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3A19FA80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11ABCD1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06E7442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lastRenderedPageBreak/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712EFF8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330E036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3BA5A87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IMPCauNotificarEIR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D3D98F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1F22994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0D5FB05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2AFD724B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58167BE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719CA396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213C9AB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2D07530A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0D097F3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&lt;operation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IMPCauObterDocumentosPDFEntregues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406195D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soap:operation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soapAction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=""/&gt;</w:t>
      </w:r>
    </w:p>
    <w:p w14:paraId="7ABDB8BC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&lt;input&gt;</w:t>
      </w:r>
    </w:p>
    <w:p w14:paraId="5B64F28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4AB89349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&lt;/input&gt;</w:t>
      </w:r>
    </w:p>
    <w:p w14:paraId="25F72F7D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&lt;output&gt;</w:t>
      </w:r>
    </w:p>
    <w:p w14:paraId="16E58B5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soap:body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use="literal" namespace="http://net.atos.at.impcau.canalWS/"/&gt;</w:t>
      </w:r>
    </w:p>
    <w:p w14:paraId="7F1EE2D7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&lt;/output&gt;</w:t>
      </w:r>
    </w:p>
    <w:p w14:paraId="5EF13D5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&lt;/operation&gt;</w:t>
      </w:r>
    </w:p>
    <w:p w14:paraId="67CA96A8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&lt;/binding&gt;</w:t>
      </w:r>
    </w:p>
    <w:p w14:paraId="62028E62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&lt;service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CanalWebserviceIMPCau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171D4043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&lt;port name="</w:t>
      </w:r>
      <w:proofErr w:type="spellStart"/>
      <w:r w:rsidRPr="00B923A2">
        <w:rPr>
          <w:rFonts w:asciiTheme="minorHAnsi" w:hAnsiTheme="minorHAnsi" w:cstheme="minorHAnsi"/>
          <w:sz w:val="16"/>
          <w:szCs w:val="16"/>
          <w:lang w:val="en-US"/>
        </w:rPr>
        <w:t>IMPCAUCanalWebServicePort</w:t>
      </w:r>
      <w:proofErr w:type="spellEnd"/>
      <w:r w:rsidRPr="00B923A2">
        <w:rPr>
          <w:rFonts w:asciiTheme="minorHAnsi" w:hAnsiTheme="minorHAnsi" w:cstheme="minorHAnsi"/>
          <w:sz w:val="16"/>
          <w:szCs w:val="16"/>
          <w:lang w:val="en-US"/>
        </w:rPr>
        <w:t>" binding="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tns:IMPCAUCanalWebServicePortBinding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8370B14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</w:t>
      </w:r>
      <w:proofErr w:type="spellStart"/>
      <w:proofErr w:type="gramStart"/>
      <w:r w:rsidRPr="00B923A2">
        <w:rPr>
          <w:rFonts w:asciiTheme="minorHAnsi" w:hAnsiTheme="minorHAnsi" w:cstheme="minorHAnsi"/>
          <w:sz w:val="16"/>
          <w:szCs w:val="16"/>
          <w:lang w:val="en-US"/>
        </w:rPr>
        <w:t>soap:address</w:t>
      </w:r>
      <w:proofErr w:type="spellEnd"/>
      <w:proofErr w:type="gramEnd"/>
      <w:r w:rsidRPr="00B923A2">
        <w:rPr>
          <w:rFonts w:asciiTheme="minorHAnsi" w:hAnsiTheme="minorHAnsi" w:cstheme="minorHAnsi"/>
          <w:sz w:val="16"/>
          <w:szCs w:val="16"/>
          <w:lang w:val="en-US"/>
        </w:rPr>
        <w:t xml:space="preserve"> location="https://servicos.portaldasfinancas.gov.pt:814/IMPCauWSServer/STDIMP/services/CanalWebserviceIMPCau"/&gt;</w:t>
      </w:r>
    </w:p>
    <w:p w14:paraId="52B0D5B5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</w: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&lt;/port&gt;</w:t>
      </w:r>
    </w:p>
    <w:p w14:paraId="6503599E" w14:textId="77777777" w:rsidR="000B23E1" w:rsidRPr="00B923A2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ab/>
        <w:t>&lt;/service&gt;</w:t>
      </w:r>
    </w:p>
    <w:p w14:paraId="0687B974" w14:textId="4C91EC92" w:rsidR="00293AD9" w:rsidRDefault="000B23E1" w:rsidP="000B23E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923A2">
        <w:rPr>
          <w:rFonts w:asciiTheme="minorHAnsi" w:hAnsiTheme="minorHAnsi" w:cstheme="minorHAnsi"/>
          <w:sz w:val="16"/>
          <w:szCs w:val="16"/>
          <w:lang w:val="en-US"/>
        </w:rPr>
        <w:t>&lt;/definitions&gt;</w:t>
      </w:r>
    </w:p>
    <w:p w14:paraId="14ABC014" w14:textId="77777777" w:rsidR="00293AD9" w:rsidRPr="00665321" w:rsidRDefault="00293AD9" w:rsidP="00665321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</w:p>
    <w:p w14:paraId="57A5BC5A" w14:textId="77777777" w:rsidR="00665321" w:rsidRPr="00665321" w:rsidRDefault="00665321" w:rsidP="003D6425">
      <w:pPr>
        <w:rPr>
          <w:lang w:val="en-US"/>
        </w:rPr>
      </w:pPr>
    </w:p>
    <w:p w14:paraId="7924B07F" w14:textId="77777777" w:rsidR="00665321" w:rsidRPr="00A5305F" w:rsidRDefault="00665321" w:rsidP="00A5305F">
      <w:pPr>
        <w:rPr>
          <w:rStyle w:val="Hiperligao"/>
          <w:rFonts w:cs="Arial"/>
          <w:sz w:val="22"/>
          <w:szCs w:val="22"/>
          <w:u w:val="none"/>
          <w:lang w:val="en-US"/>
        </w:rPr>
      </w:pPr>
    </w:p>
    <w:p w14:paraId="28770AF2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&lt;!--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Published by JAX-WS RI (http://jax-ws.java.net). RI's version is JAX-WS RI 2.3.0-wls122140-b230824.1031 svn-revision#e4bad6ac24018736698e2952f77e76e7f403a9f1. --&gt;</w:t>
      </w:r>
    </w:p>
    <w:p w14:paraId="3B47E964" w14:textId="7CF58943" w:rsidR="00545DB6" w:rsidRPr="00BD7967" w:rsidRDefault="00545DB6" w:rsidP="4EEFD4A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/>
          <w:sz w:val="16"/>
          <w:szCs w:val="16"/>
          <w:lang w:val="nl-NL"/>
        </w:rPr>
      </w:pPr>
      <w:r w:rsidRPr="00BD7967">
        <w:rPr>
          <w:rFonts w:asciiTheme="minorHAnsi" w:hAnsiTheme="minorHAnsi"/>
          <w:sz w:val="16"/>
          <w:szCs w:val="16"/>
          <w:lang w:val="nl-NL"/>
        </w:rPr>
        <w:t xml:space="preserve">&lt;xsd:schema </w:t>
      </w:r>
    </w:p>
    <w:p w14:paraId="7BBFD5DE" w14:textId="61FB78B4" w:rsidR="00545DB6" w:rsidRPr="00BD7967" w:rsidRDefault="7C62A9BF" w:rsidP="4EEFD4A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/>
          <w:sz w:val="16"/>
          <w:szCs w:val="16"/>
          <w:lang w:val="nl-NL"/>
        </w:rPr>
      </w:pPr>
      <w:r w:rsidRPr="00BD7967">
        <w:rPr>
          <w:rFonts w:asciiTheme="minorHAnsi" w:hAnsiTheme="minorHAnsi"/>
          <w:sz w:val="16"/>
          <w:szCs w:val="16"/>
          <w:lang w:val="nl-NL"/>
        </w:rPr>
        <w:t xml:space="preserve">   </w:t>
      </w:r>
      <w:r w:rsidR="00545DB6" w:rsidRPr="00BD7967">
        <w:rPr>
          <w:rFonts w:asciiTheme="minorHAnsi" w:hAnsiTheme="minorHAnsi"/>
          <w:sz w:val="16"/>
          <w:szCs w:val="16"/>
          <w:lang w:val="nl-NL"/>
        </w:rPr>
        <w:t xml:space="preserve">targetNamespace="http://net.atos.at.impcau.canalWS/" </w:t>
      </w:r>
    </w:p>
    <w:p w14:paraId="013BF1B1" w14:textId="520B3950" w:rsidR="00545DB6" w:rsidRPr="00B20BDF" w:rsidRDefault="432F852E" w:rsidP="4EEFD4A9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/>
          <w:sz w:val="16"/>
          <w:szCs w:val="16"/>
          <w:lang w:val="nl-NL"/>
        </w:rPr>
      </w:pPr>
      <w:r w:rsidRPr="00BD7967">
        <w:rPr>
          <w:rFonts w:asciiTheme="minorHAnsi" w:hAnsiTheme="minorHAnsi"/>
          <w:sz w:val="16"/>
          <w:szCs w:val="16"/>
          <w:lang w:val="nl-NL"/>
        </w:rPr>
        <w:t xml:space="preserve">   </w:t>
      </w:r>
      <w:r w:rsidR="00545DB6" w:rsidRPr="00B20BDF">
        <w:rPr>
          <w:rFonts w:asciiTheme="minorHAnsi" w:hAnsiTheme="minorHAnsi"/>
          <w:sz w:val="16"/>
          <w:szCs w:val="16"/>
          <w:lang w:val="nl-NL"/>
        </w:rPr>
        <w:t xml:space="preserve">xmlns:ns0="http://net.atos.at.impcau.canalWS/" </w:t>
      </w:r>
    </w:p>
    <w:p w14:paraId="79EBB4BC" w14:textId="6944A651" w:rsidR="00545DB6" w:rsidRPr="00B20BDF" w:rsidRDefault="38A75883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/>
          <w:sz w:val="16"/>
          <w:szCs w:val="16"/>
          <w:lang w:val="nl-NL"/>
        </w:rPr>
      </w:pPr>
      <w:r w:rsidRPr="00B20BDF">
        <w:rPr>
          <w:rFonts w:asciiTheme="minorHAnsi" w:hAnsiTheme="minorHAnsi"/>
          <w:sz w:val="16"/>
          <w:szCs w:val="16"/>
          <w:lang w:val="nl-NL"/>
        </w:rPr>
        <w:t xml:space="preserve">   </w:t>
      </w:r>
      <w:r w:rsidR="00545DB6" w:rsidRPr="00B20BDF">
        <w:rPr>
          <w:rFonts w:asciiTheme="minorHAnsi" w:hAnsiTheme="minorHAnsi"/>
          <w:sz w:val="16"/>
          <w:szCs w:val="16"/>
          <w:lang w:val="nl-NL"/>
        </w:rPr>
        <w:t>xmlns:xsd="http://www.w3.org/2001/XMLSchema"&gt;</w:t>
      </w:r>
    </w:p>
    <w:p w14:paraId="628193C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B20BDF">
        <w:rPr>
          <w:rFonts w:asciiTheme="minorHAnsi" w:hAnsiTheme="minorHAnsi" w:cstheme="minorHAnsi"/>
          <w:sz w:val="16"/>
          <w:szCs w:val="16"/>
          <w:lang w:val="nl-NL"/>
        </w:rPr>
        <w:t xml:space="preserve">  </w:t>
      </w:r>
      <w:r w:rsidRPr="00A619AF">
        <w:rPr>
          <w:rFonts w:asciiTheme="minorHAnsi" w:hAnsiTheme="minorHAnsi" w:cstheme="minorHAnsi"/>
          <w:sz w:val="16"/>
          <w:szCs w:val="16"/>
          <w:lang w:val="en-US"/>
        </w:rPr>
        <w:t>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documentoDetails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200FCA8F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8DA947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codigo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47D40EA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conteudoFicheiro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xsd:base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64Binary"/&gt;</w:t>
      </w:r>
    </w:p>
    <w:p w14:paraId="24301BA3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lastRenderedPageBreak/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4A112C1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2596E74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documentoInput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BEF00A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AF9D0F3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documento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0:documentoDetails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0CD1EDE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CA02828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73168B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nrLs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1D89FFF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22E0411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maxOccurs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="unbounded"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numeroReferenciaLocal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4A5EEFB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3720379F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A02A24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obterEntreguesInput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219787C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262FE0F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numeroReferenciaLocal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5D6859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tipo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61CF566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A33A7B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AB68EB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obterNaoEntreguesInput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288EF8C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0FE99C8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listaNRLs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0:nrLs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10273C38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tipo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4C3DDAE7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7C03B05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34913DC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processaMensagemInput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42FB76B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44066DF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mensagem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xsd:base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64Binary"/&gt;</w:t>
      </w:r>
    </w:p>
    <w:p w14:paraId="45B5D05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B0635C7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849F88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processaPedidoInput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78CFEF7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C2195D2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mensagem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xsd:base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64Binary"/&gt;</w:t>
      </w:r>
    </w:p>
    <w:p w14:paraId="0F7D7621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maxOccurs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="unbounded"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listaDocumentos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0:documentoInput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B29857C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2F2DA6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9B1CB5C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declaracao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4D33A66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46743AD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numeroReferenciaLocal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74011CA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codigoResultado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69B4D30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descricaoResultado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910EC17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maxOccurs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="unbounded"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ficheiroResposta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"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nillable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="true"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0:ficheiroResposta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793E16CD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existeMaisInformacao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xsd:boolean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5DFDBE9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lastRenderedPageBreak/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A868EE2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47246BFD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ficheiroResposta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5B4F945D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6FB8A41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nomeFicheiro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4AF3AA9E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ficheiro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00E5426C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7631E69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736872B7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resultadoDocumento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0905DAE2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40AAC214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resultadoProcessamento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0:resultadoProcessamento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71E4590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maxOccurs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="unbounded"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declaracao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" 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nillable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="true"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0:declaracao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60381A43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dataEnvio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63546982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38609304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6BF4E4C8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resultadoProcessamento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2CF9AED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01B4399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codigoResultado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7A12B331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descricaoResultado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3A714E5F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27D86EC0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351D863B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resultadoProcessamentoMensagens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"&gt;</w:t>
      </w:r>
    </w:p>
    <w:p w14:paraId="48B34E0A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21C5AFD9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resultadoProcessamento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type="ns</w:t>
      </w:r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0:resultadoProcessamento</w:t>
      </w:r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37F7E5FC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  &lt;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xsd:element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minOccurs="0" name="</w:t>
      </w:r>
      <w:proofErr w:type="spellStart"/>
      <w:r w:rsidRPr="00A619AF">
        <w:rPr>
          <w:rFonts w:asciiTheme="minorHAnsi" w:hAnsiTheme="minorHAnsi" w:cstheme="minorHAnsi"/>
          <w:sz w:val="16"/>
          <w:szCs w:val="16"/>
          <w:lang w:val="en-US"/>
        </w:rPr>
        <w:t>dataEnvio</w:t>
      </w:r>
      <w:proofErr w:type="spellEnd"/>
      <w:r w:rsidRPr="00A619AF">
        <w:rPr>
          <w:rFonts w:asciiTheme="minorHAnsi" w:hAnsiTheme="minorHAnsi" w:cstheme="minorHAnsi"/>
          <w:sz w:val="16"/>
          <w:szCs w:val="16"/>
          <w:lang w:val="en-US"/>
        </w:rPr>
        <w:t>" type="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xsd:string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"/&gt;</w:t>
      </w:r>
    </w:p>
    <w:p w14:paraId="3C3EB955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xsd:sequence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4D58C1FA" w14:textId="77777777" w:rsidR="00545DB6" w:rsidRPr="00A619AF" w:rsidRDefault="00545DB6" w:rsidP="00545DB6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 xml:space="preserve">  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xsd:complexType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124D8846" w14:textId="7BA86765" w:rsidR="00875C38" w:rsidRDefault="00545DB6" w:rsidP="00A5305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  <w:r w:rsidRPr="00A619AF">
        <w:rPr>
          <w:rFonts w:asciiTheme="minorHAnsi" w:hAnsiTheme="minorHAnsi" w:cstheme="minorHAnsi"/>
          <w:sz w:val="16"/>
          <w:szCs w:val="16"/>
          <w:lang w:val="en-US"/>
        </w:rPr>
        <w:t>&lt;/</w:t>
      </w:r>
      <w:proofErr w:type="spellStart"/>
      <w:proofErr w:type="gramStart"/>
      <w:r w:rsidRPr="00A619AF">
        <w:rPr>
          <w:rFonts w:asciiTheme="minorHAnsi" w:hAnsiTheme="minorHAnsi" w:cstheme="minorHAnsi"/>
          <w:sz w:val="16"/>
          <w:szCs w:val="16"/>
          <w:lang w:val="en-US"/>
        </w:rPr>
        <w:t>xsd:schema</w:t>
      </w:r>
      <w:proofErr w:type="spellEnd"/>
      <w:proofErr w:type="gramEnd"/>
      <w:r w:rsidRPr="00A619AF">
        <w:rPr>
          <w:rFonts w:asciiTheme="minorHAnsi" w:hAnsiTheme="minorHAnsi" w:cstheme="minorHAnsi"/>
          <w:sz w:val="16"/>
          <w:szCs w:val="16"/>
          <w:lang w:val="en-US"/>
        </w:rPr>
        <w:t>&gt;</w:t>
      </w:r>
    </w:p>
    <w:p w14:paraId="5844B86F" w14:textId="77777777" w:rsidR="00545DB6" w:rsidRPr="005456E2" w:rsidRDefault="00545DB6" w:rsidP="00A5305F">
      <w:pPr>
        <w:pStyle w:val="Cabealho"/>
        <w:shd w:val="clear" w:color="auto" w:fill="EDEDED" w:themeFill="accent3" w:themeFillTint="33"/>
        <w:tabs>
          <w:tab w:val="left" w:pos="426"/>
          <w:tab w:val="left" w:pos="851"/>
          <w:tab w:val="left" w:pos="1418"/>
        </w:tabs>
        <w:spacing w:line="240" w:lineRule="auto"/>
        <w:rPr>
          <w:rFonts w:asciiTheme="minorHAnsi" w:hAnsiTheme="minorHAnsi" w:cstheme="minorHAnsi"/>
          <w:sz w:val="16"/>
          <w:szCs w:val="16"/>
          <w:lang w:val="en-US"/>
        </w:rPr>
      </w:pPr>
    </w:p>
    <w:p w14:paraId="36F4CABB" w14:textId="77777777" w:rsidR="00665321" w:rsidRDefault="00665321" w:rsidP="003C7869">
      <w:pPr>
        <w:pStyle w:val="Cabealho"/>
        <w:spacing w:line="240" w:lineRule="auto"/>
        <w:rPr>
          <w:rStyle w:val="Hiperligao"/>
          <w:rFonts w:cs="Arial"/>
          <w:sz w:val="22"/>
          <w:szCs w:val="22"/>
          <w:lang w:val="en-US"/>
        </w:rPr>
      </w:pPr>
    </w:p>
    <w:p w14:paraId="016143F2" w14:textId="77777777" w:rsidR="00F73418" w:rsidRDefault="00F73418" w:rsidP="00D345AC">
      <w:pPr>
        <w:pStyle w:val="Cabealho"/>
        <w:spacing w:line="240" w:lineRule="auto"/>
        <w:rPr>
          <w:rFonts w:cs="Arial"/>
          <w:b/>
          <w:bCs/>
          <w:lang w:val="en-US"/>
        </w:rPr>
      </w:pPr>
    </w:p>
    <w:p w14:paraId="3E14F21B" w14:textId="77777777" w:rsidR="001E0F08" w:rsidRPr="006551CC" w:rsidRDefault="001E0F08">
      <w:pPr>
        <w:rPr>
          <w:rFonts w:eastAsiaTheme="majorEastAsia" w:cstheme="majorBidi"/>
          <w:b/>
          <w:color w:val="FFFFFF" w:themeColor="background1"/>
          <w:sz w:val="24"/>
          <w:szCs w:val="28"/>
          <w:lang w:val="en-US"/>
        </w:rPr>
      </w:pPr>
      <w:bookmarkStart w:id="93" w:name="_Toc126137690"/>
      <w:r w:rsidRPr="006551CC">
        <w:rPr>
          <w:lang w:val="en-US"/>
        </w:rPr>
        <w:br w:type="page"/>
      </w:r>
    </w:p>
    <w:p w14:paraId="6BC01E40" w14:textId="558A84C9" w:rsidR="00F84F1C" w:rsidRPr="00C63232" w:rsidRDefault="00F84F1C" w:rsidP="00F84F1C">
      <w:pPr>
        <w:pStyle w:val="Ttulo2"/>
      </w:pPr>
      <w:bookmarkStart w:id="94" w:name="_Toc233187288"/>
      <w:r>
        <w:lastRenderedPageBreak/>
        <w:t xml:space="preserve">Endereços para envio de dados à AT por </w:t>
      </w:r>
      <w:proofErr w:type="spellStart"/>
      <w:r>
        <w:t>Webservice</w:t>
      </w:r>
      <w:bookmarkEnd w:id="93"/>
      <w:bookmarkEnd w:id="94"/>
      <w:proofErr w:type="spellEnd"/>
    </w:p>
    <w:p w14:paraId="4D814D19" w14:textId="77777777" w:rsidR="00F73418" w:rsidRDefault="00F73418" w:rsidP="00F84F1C">
      <w:pPr>
        <w:pStyle w:val="Cabealho"/>
        <w:spacing w:line="360" w:lineRule="auto"/>
        <w:ind w:left="992"/>
        <w:rPr>
          <w:rFonts w:cs="Arial"/>
          <w:b/>
          <w:color w:val="000000"/>
          <w:sz w:val="22"/>
          <w:szCs w:val="22"/>
        </w:rPr>
      </w:pPr>
    </w:p>
    <w:p w14:paraId="44556B3F" w14:textId="2154CE76" w:rsidR="00F84F1C" w:rsidRDefault="00F84F1C" w:rsidP="00F84F1C">
      <w:pPr>
        <w:pStyle w:val="Cabealho"/>
        <w:spacing w:line="360" w:lineRule="auto"/>
        <w:ind w:left="992"/>
        <w:rPr>
          <w:rFonts w:cs="Arial"/>
          <w:b/>
          <w:color w:val="000000"/>
          <w:sz w:val="22"/>
          <w:szCs w:val="22"/>
        </w:rPr>
      </w:pPr>
      <w:r w:rsidRPr="00C63232">
        <w:rPr>
          <w:rFonts w:cs="Arial"/>
          <w:b/>
          <w:color w:val="000000"/>
          <w:sz w:val="22"/>
          <w:szCs w:val="22"/>
        </w:rPr>
        <w:t>Ambiente de testes:</w:t>
      </w:r>
    </w:p>
    <w:p w14:paraId="1A37F03C" w14:textId="77777777" w:rsidR="006D0687" w:rsidRPr="00C63232" w:rsidRDefault="006D0687" w:rsidP="00F84F1C">
      <w:pPr>
        <w:pStyle w:val="Cabealho"/>
        <w:spacing w:line="360" w:lineRule="auto"/>
        <w:ind w:left="992"/>
        <w:rPr>
          <w:rFonts w:cs="Arial"/>
          <w:b/>
          <w:color w:val="000000"/>
          <w:sz w:val="22"/>
          <w:szCs w:val="22"/>
        </w:rPr>
      </w:pPr>
    </w:p>
    <w:p w14:paraId="0CF67720" w14:textId="28A4718E" w:rsidR="006024FA" w:rsidRPr="00E40273" w:rsidRDefault="006024FA" w:rsidP="006024FA">
      <w:pPr>
        <w:pStyle w:val="Cabealho"/>
        <w:spacing w:line="360" w:lineRule="auto"/>
        <w:rPr>
          <w:rStyle w:val="Hiperligao"/>
        </w:rPr>
      </w:pPr>
      <w:hyperlink r:id="rId26" w:history="1">
        <w:r w:rsidRPr="00E40273">
          <w:rPr>
            <w:rStyle w:val="Hiperligao"/>
            <w:rFonts w:ascii="Calibri" w:hAnsi="Calibri" w:cs="Calibri"/>
          </w:rPr>
          <w:t>https://servicos.portaldasfinancas.gov.pt:814/IMPCauWSServer/services/CanalWebserviceIMPCau</w:t>
        </w:r>
      </w:hyperlink>
    </w:p>
    <w:p w14:paraId="2B072D98" w14:textId="77777777" w:rsidR="00F84F1C" w:rsidRPr="00C63232" w:rsidRDefault="00F84F1C" w:rsidP="00F84F1C">
      <w:pPr>
        <w:pStyle w:val="Cabealho"/>
        <w:spacing w:line="360" w:lineRule="auto"/>
        <w:rPr>
          <w:rStyle w:val="Hiperligao"/>
          <w:rFonts w:cs="Arial"/>
          <w:sz w:val="22"/>
          <w:szCs w:val="22"/>
        </w:rPr>
      </w:pPr>
    </w:p>
    <w:p w14:paraId="4D6CF7BC" w14:textId="77777777" w:rsidR="00F84F1C" w:rsidRPr="00C32F0B" w:rsidRDefault="00F84F1C" w:rsidP="00F84F1C">
      <w:pPr>
        <w:pStyle w:val="Cabealho"/>
        <w:spacing w:line="360" w:lineRule="auto"/>
        <w:ind w:left="992"/>
        <w:rPr>
          <w:rFonts w:cs="Arial"/>
          <w:b/>
          <w:color w:val="000000"/>
          <w:sz w:val="22"/>
          <w:szCs w:val="22"/>
        </w:rPr>
      </w:pPr>
      <w:r w:rsidRPr="00C32F0B">
        <w:rPr>
          <w:rFonts w:cs="Arial"/>
          <w:b/>
          <w:color w:val="000000"/>
          <w:sz w:val="22"/>
          <w:szCs w:val="22"/>
        </w:rPr>
        <w:t xml:space="preserve">Ambiente de produção: </w:t>
      </w:r>
    </w:p>
    <w:p w14:paraId="214A796B" w14:textId="237AA53C" w:rsidR="00F84F1C" w:rsidRPr="00E40273" w:rsidRDefault="00F84F1C" w:rsidP="00C32F0B">
      <w:pPr>
        <w:pStyle w:val="Cabealho"/>
        <w:spacing w:line="360" w:lineRule="auto"/>
        <w:rPr>
          <w:rFonts w:cs="Arial"/>
          <w:b/>
          <w:bCs/>
        </w:rPr>
      </w:pPr>
      <w:hyperlink r:id="rId27" w:history="1">
        <w:r w:rsidRPr="00E40273">
          <w:rPr>
            <w:rStyle w:val="Hiperligao"/>
            <w:rFonts w:cs="Arial"/>
          </w:rPr>
          <w:t>A</w:t>
        </w:r>
      </w:hyperlink>
      <w:r w:rsidRPr="00E40273">
        <w:rPr>
          <w:rStyle w:val="Hiperligao"/>
          <w:rFonts w:cs="Arial"/>
        </w:rPr>
        <w:t xml:space="preserve"> definir</w:t>
      </w:r>
    </w:p>
    <w:sectPr w:rsidR="00F84F1C" w:rsidRPr="00E40273" w:rsidSect="0001124E">
      <w:headerReference w:type="first" r:id="rId28"/>
      <w:footerReference w:type="first" r:id="rId29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0D36" w14:textId="77777777" w:rsidR="00AE26A3" w:rsidRDefault="00AE26A3" w:rsidP="00E91D07">
      <w:pPr>
        <w:spacing w:after="0" w:line="240" w:lineRule="auto"/>
      </w:pPr>
      <w:r>
        <w:separator/>
      </w:r>
    </w:p>
  </w:endnote>
  <w:endnote w:type="continuationSeparator" w:id="0">
    <w:p w14:paraId="62040C7C" w14:textId="77777777" w:rsidR="00AE26A3" w:rsidRDefault="00AE26A3" w:rsidP="00E91D07">
      <w:pPr>
        <w:spacing w:after="0" w:line="240" w:lineRule="auto"/>
      </w:pPr>
      <w:r>
        <w:continuationSeparator/>
      </w:r>
    </w:p>
  </w:endnote>
  <w:endnote w:type="continuationNotice" w:id="1">
    <w:p w14:paraId="09F969F9" w14:textId="77777777" w:rsidR="00AE26A3" w:rsidRDefault="00AE26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0"/>
      <w:gridCol w:w="229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61D488B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8"/>
            </w:rPr>
            <w:instrText>18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51139A">
      <w:tc>
        <w:tcPr>
          <w:tcW w:w="351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3C796E62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B40F4C">
            <w:rPr>
              <w:sz w:val="18"/>
            </w:rPr>
            <w:t>17-06-2026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9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268CC80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C22C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B0989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499"/>
      <w:gridCol w:w="3256"/>
    </w:tblGrid>
    <w:tr w:rsidR="00C9209D" w14:paraId="27CE20E2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6B816E23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8"/>
            </w:rPr>
            <w:instrText>19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51139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49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BB9DE8F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C22C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16BE35C8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B40F4C">
            <w:rPr>
              <w:sz w:val="18"/>
            </w:rPr>
            <w:t>17-06-2026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798A50E4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B40F4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51139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3E40914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C22C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209E23BD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B40F4C">
            <w:rPr>
              <w:sz w:val="18"/>
            </w:rPr>
            <w:t>17-06-2026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FB20" w14:textId="77777777" w:rsidR="00AE26A3" w:rsidRDefault="00AE26A3" w:rsidP="00E91D07">
      <w:pPr>
        <w:spacing w:after="0" w:line="240" w:lineRule="auto"/>
      </w:pPr>
      <w:r>
        <w:separator/>
      </w:r>
    </w:p>
  </w:footnote>
  <w:footnote w:type="continuationSeparator" w:id="0">
    <w:p w14:paraId="43BD16EF" w14:textId="77777777" w:rsidR="00AE26A3" w:rsidRDefault="00AE26A3" w:rsidP="00E91D07">
      <w:pPr>
        <w:spacing w:after="0" w:line="240" w:lineRule="auto"/>
      </w:pPr>
      <w:r>
        <w:continuationSeparator/>
      </w:r>
    </w:p>
  </w:footnote>
  <w:footnote w:type="continuationNotice" w:id="1">
    <w:p w14:paraId="681D6F6B" w14:textId="77777777" w:rsidR="00AE26A3" w:rsidRDefault="00AE26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5" w14:textId="63E80E65" w:rsidR="00011AEE" w:rsidRPr="00A4106B" w:rsidRDefault="00454B50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74050E">
            <w:rPr>
              <w:rFonts w:eastAsia="Adobe Heiti Std R" w:cs="Arial"/>
              <w:b/>
              <w:color w:val="7F7F7F"/>
              <w:sz w:val="24"/>
            </w:rPr>
            <w:t>Declarações Aduaneiras de Importação e Notificações</w:t>
          </w:r>
          <w:r w:rsidRPr="006140E6">
            <w:rPr>
              <w:rFonts w:eastAsia="Adobe Heiti Std R" w:cs="Arial"/>
              <w:color w:val="7F7F7F"/>
            </w:rPr>
            <w:t xml:space="preserve"> </w:t>
          </w:r>
          <w:r w:rsidR="006140E6" w:rsidRPr="006140E6">
            <w:rPr>
              <w:rFonts w:eastAsia="Adobe Heiti Std R" w:cs="Arial"/>
              <w:color w:val="7F7F7F"/>
            </w:rPr>
            <w:fldChar w:fldCharType="begin"/>
          </w:r>
          <w:r w:rsidR="006140E6"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="006140E6" w:rsidRPr="006140E6">
            <w:rPr>
              <w:rFonts w:eastAsia="Adobe Heiti Std R" w:cs="Arial"/>
              <w:color w:val="7F7F7F"/>
            </w:rPr>
            <w:fldChar w:fldCharType="separate"/>
          </w:r>
          <w:r w:rsidR="00EC22C6">
            <w:rPr>
              <w:rFonts w:eastAsia="Adobe Heiti Std R" w:cs="Arial"/>
              <w:color w:val="7F7F7F"/>
            </w:rPr>
            <w:t xml:space="preserve">Guia de implementação </w:t>
          </w:r>
          <w:proofErr w:type="spellStart"/>
          <w:r w:rsidR="00EC22C6">
            <w:rPr>
              <w:rFonts w:eastAsia="Adobe Heiti Std R" w:cs="Arial"/>
              <w:color w:val="7F7F7F"/>
            </w:rPr>
            <w:t>WebServices</w:t>
          </w:r>
          <w:proofErr w:type="spellEnd"/>
          <w:r w:rsidR="00EC22C6">
            <w:rPr>
              <w:rFonts w:eastAsia="Adobe Heiti Std R" w:cs="Arial"/>
              <w:color w:val="7F7F7F"/>
            </w:rPr>
            <w:t xml:space="preserve"> V1.5</w:t>
          </w:r>
          <w:r w:rsidR="006140E6"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9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98F2" w14:textId="6652C02E" w:rsidR="00F33210" w:rsidRPr="00A4106B" w:rsidRDefault="0017683D" w:rsidP="00F33210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1" behindDoc="0" locked="0" layoutInCell="1" allowOverlap="1" wp14:anchorId="27CE20EC" wp14:editId="27CE20ED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0" name="Imagem 10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2705" w:rsidRPr="00B82705">
      <w:rPr>
        <w:rFonts w:eastAsia="Adobe Heiti Std R" w:cs="Arial"/>
        <w:b/>
        <w:color w:val="7F7F7F"/>
        <w:sz w:val="24"/>
      </w:rPr>
      <w:t xml:space="preserve"> </w:t>
    </w:r>
    <w:r w:rsidR="00454B50"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7CE20D9" w14:textId="24621AC6" w:rsidR="0017683D" w:rsidRDefault="00C9209D" w:rsidP="0017683D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C22C6">
      <w:rPr>
        <w:rFonts w:eastAsia="Adobe Heiti Std R" w:cs="Arial"/>
        <w:color w:val="7F7F7F"/>
      </w:rPr>
      <w:t xml:space="preserve">Guia de implementação </w:t>
    </w:r>
    <w:proofErr w:type="spellStart"/>
    <w:r w:rsidR="00EC22C6">
      <w:rPr>
        <w:rFonts w:eastAsia="Adobe Heiti Std R" w:cs="Arial"/>
        <w:color w:val="7F7F7F"/>
      </w:rPr>
      <w:t>WebServices</w:t>
    </w:r>
    <w:proofErr w:type="spellEnd"/>
    <w:r w:rsidR="00EC22C6">
      <w:rPr>
        <w:rFonts w:eastAsia="Adobe Heiti Std R" w:cs="Arial"/>
        <w:color w:val="7F7F7F"/>
      </w:rPr>
      <w:t xml:space="preserve"> V1.5</w:t>
    </w:r>
    <w:r w:rsidRPr="006140E6">
      <w:rPr>
        <w:rFonts w:eastAsia="Adobe Heiti Std R" w:cs="Arial"/>
        <w:color w:val="7F7F7F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5"/>
      <w:gridCol w:w="3155"/>
      <w:gridCol w:w="3155"/>
    </w:tblGrid>
    <w:tr w:rsidR="5BE1D0E5" w14:paraId="056CE207" w14:textId="77777777" w:rsidTr="5BE1D0E5">
      <w:trPr>
        <w:trHeight w:val="300"/>
      </w:trPr>
      <w:tc>
        <w:tcPr>
          <w:tcW w:w="3155" w:type="dxa"/>
        </w:tcPr>
        <w:p w14:paraId="32C90134" w14:textId="4CE1B0F6" w:rsidR="5BE1D0E5" w:rsidRDefault="5BE1D0E5" w:rsidP="5BE1D0E5">
          <w:pPr>
            <w:pStyle w:val="Cabealho"/>
            <w:ind w:left="-115"/>
          </w:pPr>
        </w:p>
      </w:tc>
      <w:tc>
        <w:tcPr>
          <w:tcW w:w="3155" w:type="dxa"/>
        </w:tcPr>
        <w:p w14:paraId="310363A3" w14:textId="38747D4A" w:rsidR="5BE1D0E5" w:rsidRDefault="5BE1D0E5" w:rsidP="5BE1D0E5">
          <w:pPr>
            <w:pStyle w:val="Cabealho"/>
            <w:jc w:val="center"/>
          </w:pPr>
        </w:p>
      </w:tc>
      <w:tc>
        <w:tcPr>
          <w:tcW w:w="3155" w:type="dxa"/>
        </w:tcPr>
        <w:p w14:paraId="5F336C4D" w14:textId="0151AE40" w:rsidR="5BE1D0E5" w:rsidRDefault="5BE1D0E5" w:rsidP="5BE1D0E5">
          <w:pPr>
            <w:pStyle w:val="Cabealho"/>
            <w:ind w:right="-115"/>
            <w:jc w:val="right"/>
          </w:pPr>
        </w:p>
      </w:tc>
    </w:tr>
  </w:tbl>
  <w:p w14:paraId="758993DA" w14:textId="65AB9A14" w:rsidR="5BE1D0E5" w:rsidRDefault="5BE1D0E5" w:rsidP="5BE1D0E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689A1EBF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="00454B50"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6D73FCE5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C22C6">
      <w:rPr>
        <w:rFonts w:eastAsia="Adobe Heiti Std R" w:cs="Arial"/>
        <w:color w:val="7F7F7F"/>
      </w:rPr>
      <w:t xml:space="preserve">Guia de implementação </w:t>
    </w:r>
    <w:proofErr w:type="spellStart"/>
    <w:r w:rsidR="00EC22C6">
      <w:rPr>
        <w:rFonts w:eastAsia="Adobe Heiti Std R" w:cs="Arial"/>
        <w:color w:val="7F7F7F"/>
      </w:rPr>
      <w:t>WebServices</w:t>
    </w:r>
    <w:proofErr w:type="spellEnd"/>
    <w:r w:rsidR="00EC22C6">
      <w:rPr>
        <w:rFonts w:eastAsia="Adobe Heiti Std R" w:cs="Arial"/>
        <w:color w:val="7F7F7F"/>
      </w:rPr>
      <w:t xml:space="preserve"> V1.5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x4JhoZAfyTkSD" int2:id="2Z9Pi9iF">
      <int2:state int2:value="Rejected" int2:type="AugLoop_Text_Critique"/>
    </int2:textHash>
    <int2:textHash int2:hashCode="OcvFWdwup8UvDV" int2:id="WjshTb4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278FD"/>
    <w:multiLevelType w:val="hybridMultilevel"/>
    <w:tmpl w:val="CB065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A72EE"/>
    <w:multiLevelType w:val="hybridMultilevel"/>
    <w:tmpl w:val="D11462D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82409E"/>
    <w:multiLevelType w:val="hybridMultilevel"/>
    <w:tmpl w:val="40C64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A35DE"/>
    <w:multiLevelType w:val="hybridMultilevel"/>
    <w:tmpl w:val="7E2E2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4425A"/>
    <w:multiLevelType w:val="hybridMultilevel"/>
    <w:tmpl w:val="8E028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6615F6"/>
    <w:multiLevelType w:val="multilevel"/>
    <w:tmpl w:val="934A1E6E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  <w:rPr>
        <w:b/>
        <w:bCs w:val="0"/>
      </w:rPr>
    </w:lvl>
    <w:lvl w:ilvl="2">
      <w:start w:val="1"/>
      <w:numFmt w:val="decimal"/>
      <w:pStyle w:val="Ttulo3"/>
      <w:lvlText w:val="%1.%2.%3."/>
      <w:lvlJc w:val="left"/>
      <w:pPr>
        <w:ind w:left="0" w:firstLine="0"/>
      </w:p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2741C6E"/>
    <w:multiLevelType w:val="multilevel"/>
    <w:tmpl w:val="CC6CC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0ED40C5"/>
    <w:multiLevelType w:val="multilevel"/>
    <w:tmpl w:val="917CE68C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362"/>
    <w:multiLevelType w:val="hybridMultilevel"/>
    <w:tmpl w:val="6C22CC3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16000B">
      <w:start w:val="1"/>
      <w:numFmt w:val="bullet"/>
      <w:lvlText w:val=""/>
      <w:lvlJc w:val="left"/>
      <w:pPr>
        <w:ind w:left="2520" w:hanging="180"/>
      </w:pPr>
      <w:rPr>
        <w:rFonts w:ascii="Wingdings" w:hAnsi="Wingdings" w:hint="default"/>
      </w:rPr>
    </w:lvl>
    <w:lvl w:ilvl="3" w:tplc="F572C786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FB2C6AC6">
      <w:numFmt w:val="bullet"/>
      <w:lvlText w:val="•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5" w:tplc="38AA54F4">
      <w:start w:val="1"/>
      <w:numFmt w:val="decimal"/>
      <w:lvlText w:val="(%6)"/>
      <w:lvlJc w:val="left"/>
      <w:pPr>
        <w:ind w:left="4860" w:hanging="360"/>
      </w:pPr>
      <w:rPr>
        <w:rFonts w:cs="Times New Roman" w:hint="default"/>
        <w:sz w:val="20"/>
      </w:r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0127503">
    <w:abstractNumId w:val="23"/>
  </w:num>
  <w:num w:numId="2" w16cid:durableId="1916090744">
    <w:abstractNumId w:val="14"/>
  </w:num>
  <w:num w:numId="3" w16cid:durableId="407653749">
    <w:abstractNumId w:val="23"/>
  </w:num>
  <w:num w:numId="4" w16cid:durableId="1140926260">
    <w:abstractNumId w:val="14"/>
  </w:num>
  <w:num w:numId="5" w16cid:durableId="1563710658">
    <w:abstractNumId w:val="23"/>
  </w:num>
  <w:num w:numId="6" w16cid:durableId="1221674597">
    <w:abstractNumId w:val="14"/>
  </w:num>
  <w:num w:numId="7" w16cid:durableId="2100249092">
    <w:abstractNumId w:val="20"/>
  </w:num>
  <w:num w:numId="8" w16cid:durableId="1742219413">
    <w:abstractNumId w:val="30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1"/>
  </w:num>
  <w:num w:numId="16" w16cid:durableId="1725443938">
    <w:abstractNumId w:val="28"/>
  </w:num>
  <w:num w:numId="17" w16cid:durableId="1860318410">
    <w:abstractNumId w:val="29"/>
  </w:num>
  <w:num w:numId="18" w16cid:durableId="1075709663">
    <w:abstractNumId w:val="18"/>
  </w:num>
  <w:num w:numId="19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1"/>
  </w:num>
  <w:num w:numId="21" w16cid:durableId="1166483133">
    <w:abstractNumId w:val="21"/>
  </w:num>
  <w:num w:numId="22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1313371306">
    <w:abstractNumId w:val="19"/>
  </w:num>
  <w:num w:numId="35" w16cid:durableId="1473719095">
    <w:abstractNumId w:val="31"/>
  </w:num>
  <w:num w:numId="36" w16cid:durableId="514424405">
    <w:abstractNumId w:val="22"/>
  </w:num>
  <w:num w:numId="37" w16cid:durableId="304967627">
    <w:abstractNumId w:val="11"/>
  </w:num>
  <w:num w:numId="38" w16cid:durableId="1317689200">
    <w:abstractNumId w:val="15"/>
  </w:num>
  <w:num w:numId="39" w16cid:durableId="660739656">
    <w:abstractNumId w:val="17"/>
  </w:num>
  <w:num w:numId="40" w16cid:durableId="1944992697">
    <w:abstractNumId w:val="25"/>
  </w:num>
  <w:num w:numId="41" w16cid:durableId="384178328">
    <w:abstractNumId w:val="21"/>
  </w:num>
  <w:num w:numId="42" w16cid:durableId="1323895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24E"/>
    <w:rsid w:val="00011AEE"/>
    <w:rsid w:val="000610F4"/>
    <w:rsid w:val="00063BDB"/>
    <w:rsid w:val="00065906"/>
    <w:rsid w:val="000667B8"/>
    <w:rsid w:val="00067ED9"/>
    <w:rsid w:val="00081CEF"/>
    <w:rsid w:val="00086089"/>
    <w:rsid w:val="000A56AA"/>
    <w:rsid w:val="000A688F"/>
    <w:rsid w:val="000B23E1"/>
    <w:rsid w:val="000B3CF8"/>
    <w:rsid w:val="000C37CE"/>
    <w:rsid w:val="000D12ED"/>
    <w:rsid w:val="000D7F24"/>
    <w:rsid w:val="00105772"/>
    <w:rsid w:val="00107319"/>
    <w:rsid w:val="0011244C"/>
    <w:rsid w:val="00117EE0"/>
    <w:rsid w:val="00120009"/>
    <w:rsid w:val="0012733B"/>
    <w:rsid w:val="0013123F"/>
    <w:rsid w:val="001318D8"/>
    <w:rsid w:val="00147897"/>
    <w:rsid w:val="00161C5E"/>
    <w:rsid w:val="00163416"/>
    <w:rsid w:val="00165E3B"/>
    <w:rsid w:val="00166D3B"/>
    <w:rsid w:val="001703D5"/>
    <w:rsid w:val="0017683D"/>
    <w:rsid w:val="001A07FB"/>
    <w:rsid w:val="001A3502"/>
    <w:rsid w:val="001A79D9"/>
    <w:rsid w:val="001B23C9"/>
    <w:rsid w:val="001B460F"/>
    <w:rsid w:val="001C2518"/>
    <w:rsid w:val="001C5FA4"/>
    <w:rsid w:val="001D2B6D"/>
    <w:rsid w:val="001D54CB"/>
    <w:rsid w:val="001E0F08"/>
    <w:rsid w:val="001E2B12"/>
    <w:rsid w:val="001E6E48"/>
    <w:rsid w:val="00206EB6"/>
    <w:rsid w:val="00220AE0"/>
    <w:rsid w:val="00232923"/>
    <w:rsid w:val="00242C96"/>
    <w:rsid w:val="0025085B"/>
    <w:rsid w:val="002534DF"/>
    <w:rsid w:val="00253AA8"/>
    <w:rsid w:val="00257D04"/>
    <w:rsid w:val="00262A0A"/>
    <w:rsid w:val="002674DA"/>
    <w:rsid w:val="00271178"/>
    <w:rsid w:val="002829BE"/>
    <w:rsid w:val="00286DAE"/>
    <w:rsid w:val="00293AD9"/>
    <w:rsid w:val="002969C2"/>
    <w:rsid w:val="002A1562"/>
    <w:rsid w:val="002A4F1E"/>
    <w:rsid w:val="002A68DE"/>
    <w:rsid w:val="002B5105"/>
    <w:rsid w:val="002B59C7"/>
    <w:rsid w:val="002C5FD9"/>
    <w:rsid w:val="002D5309"/>
    <w:rsid w:val="002D637F"/>
    <w:rsid w:val="002D7563"/>
    <w:rsid w:val="002E6477"/>
    <w:rsid w:val="002E70E6"/>
    <w:rsid w:val="002F278E"/>
    <w:rsid w:val="002F2DFB"/>
    <w:rsid w:val="00321CBE"/>
    <w:rsid w:val="00343DAE"/>
    <w:rsid w:val="00350E33"/>
    <w:rsid w:val="00351DF5"/>
    <w:rsid w:val="00361C33"/>
    <w:rsid w:val="00362E4D"/>
    <w:rsid w:val="00387078"/>
    <w:rsid w:val="00392B3D"/>
    <w:rsid w:val="00393BDC"/>
    <w:rsid w:val="00397D9D"/>
    <w:rsid w:val="003A037B"/>
    <w:rsid w:val="003A7D3E"/>
    <w:rsid w:val="003B3529"/>
    <w:rsid w:val="003C564E"/>
    <w:rsid w:val="003C7869"/>
    <w:rsid w:val="003D0FE8"/>
    <w:rsid w:val="003D4069"/>
    <w:rsid w:val="003D514A"/>
    <w:rsid w:val="003D6425"/>
    <w:rsid w:val="003E5945"/>
    <w:rsid w:val="0041247B"/>
    <w:rsid w:val="004171EB"/>
    <w:rsid w:val="004176AD"/>
    <w:rsid w:val="00420800"/>
    <w:rsid w:val="004262C1"/>
    <w:rsid w:val="00432F80"/>
    <w:rsid w:val="00434E2D"/>
    <w:rsid w:val="00437345"/>
    <w:rsid w:val="004373DD"/>
    <w:rsid w:val="0044052D"/>
    <w:rsid w:val="0044425F"/>
    <w:rsid w:val="00454B50"/>
    <w:rsid w:val="0047365B"/>
    <w:rsid w:val="004768B4"/>
    <w:rsid w:val="004900DC"/>
    <w:rsid w:val="00491250"/>
    <w:rsid w:val="00495F1C"/>
    <w:rsid w:val="0049628D"/>
    <w:rsid w:val="00497AE4"/>
    <w:rsid w:val="004A7982"/>
    <w:rsid w:val="004C1293"/>
    <w:rsid w:val="004C4295"/>
    <w:rsid w:val="004C52E7"/>
    <w:rsid w:val="004D0AB5"/>
    <w:rsid w:val="004D447D"/>
    <w:rsid w:val="004E614C"/>
    <w:rsid w:val="004F66B2"/>
    <w:rsid w:val="00500281"/>
    <w:rsid w:val="00500777"/>
    <w:rsid w:val="005031EC"/>
    <w:rsid w:val="0051139A"/>
    <w:rsid w:val="005115D9"/>
    <w:rsid w:val="005132F4"/>
    <w:rsid w:val="00514CCB"/>
    <w:rsid w:val="00523377"/>
    <w:rsid w:val="00525044"/>
    <w:rsid w:val="00527EC2"/>
    <w:rsid w:val="00530447"/>
    <w:rsid w:val="00542691"/>
    <w:rsid w:val="00543525"/>
    <w:rsid w:val="005440A3"/>
    <w:rsid w:val="005456E2"/>
    <w:rsid w:val="00545DB6"/>
    <w:rsid w:val="005465A1"/>
    <w:rsid w:val="00553292"/>
    <w:rsid w:val="00556836"/>
    <w:rsid w:val="00556B71"/>
    <w:rsid w:val="00570095"/>
    <w:rsid w:val="00586123"/>
    <w:rsid w:val="005A483A"/>
    <w:rsid w:val="005A5CC6"/>
    <w:rsid w:val="005B2467"/>
    <w:rsid w:val="005B3262"/>
    <w:rsid w:val="005B64D8"/>
    <w:rsid w:val="005D0760"/>
    <w:rsid w:val="005D428D"/>
    <w:rsid w:val="005E551E"/>
    <w:rsid w:val="005E5D1A"/>
    <w:rsid w:val="005E6632"/>
    <w:rsid w:val="005E7485"/>
    <w:rsid w:val="005F0ACE"/>
    <w:rsid w:val="006024FA"/>
    <w:rsid w:val="00612E15"/>
    <w:rsid w:val="006140E6"/>
    <w:rsid w:val="00623B68"/>
    <w:rsid w:val="00624161"/>
    <w:rsid w:val="00635CF9"/>
    <w:rsid w:val="00635E07"/>
    <w:rsid w:val="00641063"/>
    <w:rsid w:val="00642811"/>
    <w:rsid w:val="00644FC5"/>
    <w:rsid w:val="0065427D"/>
    <w:rsid w:val="006551CC"/>
    <w:rsid w:val="0066157D"/>
    <w:rsid w:val="00665321"/>
    <w:rsid w:val="00665443"/>
    <w:rsid w:val="00675706"/>
    <w:rsid w:val="00675C4F"/>
    <w:rsid w:val="0068164B"/>
    <w:rsid w:val="0069205C"/>
    <w:rsid w:val="006A2AFC"/>
    <w:rsid w:val="006A7A1B"/>
    <w:rsid w:val="006B1B31"/>
    <w:rsid w:val="006C6BCD"/>
    <w:rsid w:val="006D0687"/>
    <w:rsid w:val="006D0EFE"/>
    <w:rsid w:val="006D19F1"/>
    <w:rsid w:val="006D61E9"/>
    <w:rsid w:val="006E2BAF"/>
    <w:rsid w:val="006E3521"/>
    <w:rsid w:val="006F5A56"/>
    <w:rsid w:val="00700B59"/>
    <w:rsid w:val="007022FB"/>
    <w:rsid w:val="0070627E"/>
    <w:rsid w:val="00707867"/>
    <w:rsid w:val="00712696"/>
    <w:rsid w:val="0072149C"/>
    <w:rsid w:val="00731D11"/>
    <w:rsid w:val="00734CAF"/>
    <w:rsid w:val="007371D9"/>
    <w:rsid w:val="0074050E"/>
    <w:rsid w:val="007460A2"/>
    <w:rsid w:val="007478A9"/>
    <w:rsid w:val="00751898"/>
    <w:rsid w:val="0075356F"/>
    <w:rsid w:val="00764A38"/>
    <w:rsid w:val="007704DE"/>
    <w:rsid w:val="00770712"/>
    <w:rsid w:val="00784A66"/>
    <w:rsid w:val="007870CE"/>
    <w:rsid w:val="00787593"/>
    <w:rsid w:val="00795F8B"/>
    <w:rsid w:val="0079624D"/>
    <w:rsid w:val="007973CF"/>
    <w:rsid w:val="007A0EE3"/>
    <w:rsid w:val="007A1B59"/>
    <w:rsid w:val="007A4B9F"/>
    <w:rsid w:val="007A7212"/>
    <w:rsid w:val="007B53FA"/>
    <w:rsid w:val="007B6CF1"/>
    <w:rsid w:val="007D57A3"/>
    <w:rsid w:val="007E02DD"/>
    <w:rsid w:val="007E3323"/>
    <w:rsid w:val="007F2C31"/>
    <w:rsid w:val="00805141"/>
    <w:rsid w:val="008125B7"/>
    <w:rsid w:val="00821CB3"/>
    <w:rsid w:val="00837A28"/>
    <w:rsid w:val="00844178"/>
    <w:rsid w:val="00851FB1"/>
    <w:rsid w:val="008529E5"/>
    <w:rsid w:val="0085403F"/>
    <w:rsid w:val="00855A36"/>
    <w:rsid w:val="00872696"/>
    <w:rsid w:val="00872802"/>
    <w:rsid w:val="00872C55"/>
    <w:rsid w:val="00875C38"/>
    <w:rsid w:val="0088073C"/>
    <w:rsid w:val="008D2663"/>
    <w:rsid w:val="008F04FE"/>
    <w:rsid w:val="00903603"/>
    <w:rsid w:val="00906A17"/>
    <w:rsid w:val="009136BC"/>
    <w:rsid w:val="009173FE"/>
    <w:rsid w:val="00922025"/>
    <w:rsid w:val="00926EE3"/>
    <w:rsid w:val="009376D3"/>
    <w:rsid w:val="009610C7"/>
    <w:rsid w:val="00964445"/>
    <w:rsid w:val="009646AE"/>
    <w:rsid w:val="00967C73"/>
    <w:rsid w:val="00970267"/>
    <w:rsid w:val="00975E7E"/>
    <w:rsid w:val="00976BB6"/>
    <w:rsid w:val="00980A51"/>
    <w:rsid w:val="009875D1"/>
    <w:rsid w:val="009911FD"/>
    <w:rsid w:val="009A3F33"/>
    <w:rsid w:val="009C2E7B"/>
    <w:rsid w:val="009C6CF8"/>
    <w:rsid w:val="009C72F8"/>
    <w:rsid w:val="009D427B"/>
    <w:rsid w:val="00A02924"/>
    <w:rsid w:val="00A052D9"/>
    <w:rsid w:val="00A074F1"/>
    <w:rsid w:val="00A12420"/>
    <w:rsid w:val="00A131F7"/>
    <w:rsid w:val="00A16A03"/>
    <w:rsid w:val="00A17DAD"/>
    <w:rsid w:val="00A3009B"/>
    <w:rsid w:val="00A32451"/>
    <w:rsid w:val="00A4106B"/>
    <w:rsid w:val="00A432B1"/>
    <w:rsid w:val="00A47A02"/>
    <w:rsid w:val="00A50C5F"/>
    <w:rsid w:val="00A5305F"/>
    <w:rsid w:val="00A6232C"/>
    <w:rsid w:val="00A62A10"/>
    <w:rsid w:val="00A63C0A"/>
    <w:rsid w:val="00A64FC2"/>
    <w:rsid w:val="00A75674"/>
    <w:rsid w:val="00A87ADD"/>
    <w:rsid w:val="00A9484F"/>
    <w:rsid w:val="00AB61B0"/>
    <w:rsid w:val="00AB647F"/>
    <w:rsid w:val="00AB77E2"/>
    <w:rsid w:val="00AD2382"/>
    <w:rsid w:val="00AE26A3"/>
    <w:rsid w:val="00AE5EA5"/>
    <w:rsid w:val="00AE66F6"/>
    <w:rsid w:val="00AF46CA"/>
    <w:rsid w:val="00B00D65"/>
    <w:rsid w:val="00B20BDF"/>
    <w:rsid w:val="00B25815"/>
    <w:rsid w:val="00B30A65"/>
    <w:rsid w:val="00B34D38"/>
    <w:rsid w:val="00B40F4C"/>
    <w:rsid w:val="00B450BB"/>
    <w:rsid w:val="00B5774F"/>
    <w:rsid w:val="00B62E50"/>
    <w:rsid w:val="00B71E4B"/>
    <w:rsid w:val="00B74B66"/>
    <w:rsid w:val="00B7643A"/>
    <w:rsid w:val="00B81171"/>
    <w:rsid w:val="00B82705"/>
    <w:rsid w:val="00B923D5"/>
    <w:rsid w:val="00BB0989"/>
    <w:rsid w:val="00BD51EC"/>
    <w:rsid w:val="00BD6C5D"/>
    <w:rsid w:val="00BD7967"/>
    <w:rsid w:val="00BF4560"/>
    <w:rsid w:val="00C03BF1"/>
    <w:rsid w:val="00C10919"/>
    <w:rsid w:val="00C1236C"/>
    <w:rsid w:val="00C22067"/>
    <w:rsid w:val="00C27336"/>
    <w:rsid w:val="00C30A32"/>
    <w:rsid w:val="00C32F0B"/>
    <w:rsid w:val="00C674AB"/>
    <w:rsid w:val="00C84838"/>
    <w:rsid w:val="00C85EDD"/>
    <w:rsid w:val="00C862CF"/>
    <w:rsid w:val="00C9209D"/>
    <w:rsid w:val="00C96A25"/>
    <w:rsid w:val="00CA3026"/>
    <w:rsid w:val="00CA3771"/>
    <w:rsid w:val="00CA3AED"/>
    <w:rsid w:val="00CB04B7"/>
    <w:rsid w:val="00CB2E19"/>
    <w:rsid w:val="00CB303D"/>
    <w:rsid w:val="00CB33AA"/>
    <w:rsid w:val="00CB4057"/>
    <w:rsid w:val="00CC2FE6"/>
    <w:rsid w:val="00CC4B18"/>
    <w:rsid w:val="00CD75CD"/>
    <w:rsid w:val="00CE29C5"/>
    <w:rsid w:val="00CE64F8"/>
    <w:rsid w:val="00CF1779"/>
    <w:rsid w:val="00D03614"/>
    <w:rsid w:val="00D115D5"/>
    <w:rsid w:val="00D138D6"/>
    <w:rsid w:val="00D2262D"/>
    <w:rsid w:val="00D23187"/>
    <w:rsid w:val="00D26884"/>
    <w:rsid w:val="00D27EE9"/>
    <w:rsid w:val="00D345AC"/>
    <w:rsid w:val="00D350F7"/>
    <w:rsid w:val="00D3616C"/>
    <w:rsid w:val="00D44340"/>
    <w:rsid w:val="00D77210"/>
    <w:rsid w:val="00D90AB7"/>
    <w:rsid w:val="00D93BB2"/>
    <w:rsid w:val="00D9650A"/>
    <w:rsid w:val="00DA3FF7"/>
    <w:rsid w:val="00DD1255"/>
    <w:rsid w:val="00DE0C92"/>
    <w:rsid w:val="00DE47C1"/>
    <w:rsid w:val="00DE67C1"/>
    <w:rsid w:val="00E05BAA"/>
    <w:rsid w:val="00E10DAC"/>
    <w:rsid w:val="00E20FBD"/>
    <w:rsid w:val="00E22E95"/>
    <w:rsid w:val="00E25666"/>
    <w:rsid w:val="00E333E6"/>
    <w:rsid w:val="00E40273"/>
    <w:rsid w:val="00E456FA"/>
    <w:rsid w:val="00E462B0"/>
    <w:rsid w:val="00E47738"/>
    <w:rsid w:val="00E52C06"/>
    <w:rsid w:val="00E55992"/>
    <w:rsid w:val="00E57CEB"/>
    <w:rsid w:val="00E6257D"/>
    <w:rsid w:val="00E64013"/>
    <w:rsid w:val="00E7176A"/>
    <w:rsid w:val="00E822A2"/>
    <w:rsid w:val="00E91D07"/>
    <w:rsid w:val="00EA3D50"/>
    <w:rsid w:val="00EB146A"/>
    <w:rsid w:val="00EB3755"/>
    <w:rsid w:val="00EB7C39"/>
    <w:rsid w:val="00EC1FF6"/>
    <w:rsid w:val="00EC22C6"/>
    <w:rsid w:val="00EC53D6"/>
    <w:rsid w:val="00ED07EC"/>
    <w:rsid w:val="00ED6F66"/>
    <w:rsid w:val="00EE059D"/>
    <w:rsid w:val="00EE2F66"/>
    <w:rsid w:val="00EF0586"/>
    <w:rsid w:val="00EF4C64"/>
    <w:rsid w:val="00F02D87"/>
    <w:rsid w:val="00F04E25"/>
    <w:rsid w:val="00F13B4B"/>
    <w:rsid w:val="00F2351F"/>
    <w:rsid w:val="00F25FEE"/>
    <w:rsid w:val="00F32253"/>
    <w:rsid w:val="00F33210"/>
    <w:rsid w:val="00F378F7"/>
    <w:rsid w:val="00F437D3"/>
    <w:rsid w:val="00F47A45"/>
    <w:rsid w:val="00F609B3"/>
    <w:rsid w:val="00F61D5F"/>
    <w:rsid w:val="00F635BE"/>
    <w:rsid w:val="00F67034"/>
    <w:rsid w:val="00F70A39"/>
    <w:rsid w:val="00F71AF3"/>
    <w:rsid w:val="00F73418"/>
    <w:rsid w:val="00F74CAA"/>
    <w:rsid w:val="00F74EB0"/>
    <w:rsid w:val="00F76554"/>
    <w:rsid w:val="00F84F1C"/>
    <w:rsid w:val="00F924B6"/>
    <w:rsid w:val="00FB3788"/>
    <w:rsid w:val="00FB7BE7"/>
    <w:rsid w:val="00FC073F"/>
    <w:rsid w:val="00FC4D35"/>
    <w:rsid w:val="00FD2444"/>
    <w:rsid w:val="00FE4D72"/>
    <w:rsid w:val="00FE5763"/>
    <w:rsid w:val="00FF0E0F"/>
    <w:rsid w:val="00FF505A"/>
    <w:rsid w:val="00FF641D"/>
    <w:rsid w:val="01BE7357"/>
    <w:rsid w:val="0353F9F7"/>
    <w:rsid w:val="04DF7B1D"/>
    <w:rsid w:val="075120BF"/>
    <w:rsid w:val="07D96DC2"/>
    <w:rsid w:val="07EF43DB"/>
    <w:rsid w:val="08304D18"/>
    <w:rsid w:val="08F36D65"/>
    <w:rsid w:val="09DC702D"/>
    <w:rsid w:val="0B24A0E0"/>
    <w:rsid w:val="0DC7718F"/>
    <w:rsid w:val="0EBDC787"/>
    <w:rsid w:val="1033A0C5"/>
    <w:rsid w:val="10C96DCC"/>
    <w:rsid w:val="118FEFB9"/>
    <w:rsid w:val="12A02DE4"/>
    <w:rsid w:val="13A69276"/>
    <w:rsid w:val="14098BB0"/>
    <w:rsid w:val="148A4EFF"/>
    <w:rsid w:val="15C8E67A"/>
    <w:rsid w:val="16688F8E"/>
    <w:rsid w:val="18432FB6"/>
    <w:rsid w:val="18F1C38A"/>
    <w:rsid w:val="19CC7A9F"/>
    <w:rsid w:val="1A88528A"/>
    <w:rsid w:val="1C571029"/>
    <w:rsid w:val="1FEBFF81"/>
    <w:rsid w:val="219F3682"/>
    <w:rsid w:val="230713F5"/>
    <w:rsid w:val="23505F41"/>
    <w:rsid w:val="24A0A022"/>
    <w:rsid w:val="25934239"/>
    <w:rsid w:val="2853B5E9"/>
    <w:rsid w:val="28F8D966"/>
    <w:rsid w:val="2D071543"/>
    <w:rsid w:val="2E46563F"/>
    <w:rsid w:val="2ED6A504"/>
    <w:rsid w:val="2EF847D6"/>
    <w:rsid w:val="313053BD"/>
    <w:rsid w:val="33FFABD2"/>
    <w:rsid w:val="340D2C3C"/>
    <w:rsid w:val="340F029B"/>
    <w:rsid w:val="344D65CF"/>
    <w:rsid w:val="35402F38"/>
    <w:rsid w:val="3763C280"/>
    <w:rsid w:val="382EA601"/>
    <w:rsid w:val="3879832E"/>
    <w:rsid w:val="38A75883"/>
    <w:rsid w:val="39E93C7A"/>
    <w:rsid w:val="3A409863"/>
    <w:rsid w:val="3C19D30C"/>
    <w:rsid w:val="3CE3E61F"/>
    <w:rsid w:val="42CE677A"/>
    <w:rsid w:val="432F852E"/>
    <w:rsid w:val="43D32AB7"/>
    <w:rsid w:val="43E8E7B6"/>
    <w:rsid w:val="44606184"/>
    <w:rsid w:val="4471BDCF"/>
    <w:rsid w:val="46E1D622"/>
    <w:rsid w:val="48E42221"/>
    <w:rsid w:val="496E5A75"/>
    <w:rsid w:val="49B69366"/>
    <w:rsid w:val="4A22B17B"/>
    <w:rsid w:val="4A5F5BC4"/>
    <w:rsid w:val="4B4D98EA"/>
    <w:rsid w:val="4D5A49DB"/>
    <w:rsid w:val="4D72C51E"/>
    <w:rsid w:val="4EEFD4A9"/>
    <w:rsid w:val="56241313"/>
    <w:rsid w:val="57AB6F22"/>
    <w:rsid w:val="584CB635"/>
    <w:rsid w:val="59D5D436"/>
    <w:rsid w:val="5A06DCFE"/>
    <w:rsid w:val="5A103D95"/>
    <w:rsid w:val="5AF5601A"/>
    <w:rsid w:val="5BE1D0E5"/>
    <w:rsid w:val="5CD1D599"/>
    <w:rsid w:val="5F087A9C"/>
    <w:rsid w:val="633B7529"/>
    <w:rsid w:val="63FC0B08"/>
    <w:rsid w:val="66171619"/>
    <w:rsid w:val="67850DF6"/>
    <w:rsid w:val="67D9E59B"/>
    <w:rsid w:val="68053141"/>
    <w:rsid w:val="68808657"/>
    <w:rsid w:val="69E1EE84"/>
    <w:rsid w:val="6A141251"/>
    <w:rsid w:val="6AB40D6B"/>
    <w:rsid w:val="6ADB0763"/>
    <w:rsid w:val="6E59EDE2"/>
    <w:rsid w:val="708952F2"/>
    <w:rsid w:val="71EF544A"/>
    <w:rsid w:val="73E0CD46"/>
    <w:rsid w:val="748CEDD7"/>
    <w:rsid w:val="752FCBFF"/>
    <w:rsid w:val="753E97C5"/>
    <w:rsid w:val="7557F692"/>
    <w:rsid w:val="769FF288"/>
    <w:rsid w:val="76F18680"/>
    <w:rsid w:val="7720EB32"/>
    <w:rsid w:val="77A888CE"/>
    <w:rsid w:val="79283336"/>
    <w:rsid w:val="79709222"/>
    <w:rsid w:val="7AB29A7A"/>
    <w:rsid w:val="7C62A9BF"/>
    <w:rsid w:val="7D4F90FC"/>
    <w:rsid w:val="7DD50C1C"/>
    <w:rsid w:val="7E976079"/>
    <w:rsid w:val="7FC6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A0F09059-3990-49CC-A913-E20173A3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semiHidden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table" w:styleId="Tabelacomgrelha8">
    <w:name w:val="Table Grid 8"/>
    <w:basedOn w:val="Tabelanormal"/>
    <w:rsid w:val="00F70A39"/>
    <w:pPr>
      <w:spacing w:after="0" w:line="240" w:lineRule="auto"/>
      <w:jc w:val="both"/>
    </w:pPr>
    <w:rPr>
      <w:rFonts w:ascii="Times New Roman" w:eastAsia="Times New Roman" w:hAnsi="Times New Roman" w:cs="Times New Roman"/>
      <w:lang w:eastAsia="pt-PT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3-Accent11">
    <w:name w:val="Grid Table 3 - Accent 11"/>
    <w:basedOn w:val="Tabelanormal"/>
    <w:uiPriority w:val="48"/>
    <w:rsid w:val="00253AA8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yperlink" Target="https://servicos.portaldasfinancas.gov.pt:814/IMPCauWSServer/services/CanalWebserviceIMPCa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al.ul.pt/index.php?link=acerto" TargetMode="Externa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yperlink" Target="https://www.acesso.gov.pt/gestaoDeUtilizadores/consulta?partID=PFIN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mailto:asi-cd@at.gov.pt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portaldasfinancas.gov.pt/pt/external/factemipf/painelInicialProdSoftware.action" TargetMode="External"/><Relationship Id="rId32" Type="http://schemas.microsoft.com/office/2020/10/relationships/intelligence" Target="intelligence2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://www.w3.org/TR/NOTE-datetime" TargetMode="External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://www.w3.org/QA/Tips/iso-date" TargetMode="External"/><Relationship Id="rId27" Type="http://schemas.openxmlformats.org/officeDocument/2006/relationships/hyperlink" Target="https://servicos.portaldasfinancas.gov.pt:509/IMPWSServer/services/CanalWebservice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670a0a5d8a1b9abd86c43de4887ac161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2c0cc82f0461236c7374721e180218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3C5E9-9266-4BAD-BCBB-C29D8842A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368</TotalTime>
  <Pages>47</Pages>
  <Words>6494</Words>
  <Characters>58706</Characters>
  <Application>Microsoft Office Word</Application>
  <DocSecurity>0</DocSecurity>
  <Lines>2552</Lines>
  <Paragraphs>2037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63163</CharactersWithSpaces>
  <SharedDoc>false</SharedDoc>
  <HLinks>
    <vt:vector size="318" baseType="variant">
      <vt:variant>
        <vt:i4>6357027</vt:i4>
      </vt:variant>
      <vt:variant>
        <vt:i4>336</vt:i4>
      </vt:variant>
      <vt:variant>
        <vt:i4>0</vt:i4>
      </vt:variant>
      <vt:variant>
        <vt:i4>5</vt:i4>
      </vt:variant>
      <vt:variant>
        <vt:lpwstr>https://servicos.portaldasfinancas.gov.pt:509/IMPWSServer/services/CanalWebservice</vt:lpwstr>
      </vt:variant>
      <vt:variant>
        <vt:lpwstr/>
      </vt:variant>
      <vt:variant>
        <vt:i4>7143471</vt:i4>
      </vt:variant>
      <vt:variant>
        <vt:i4>333</vt:i4>
      </vt:variant>
      <vt:variant>
        <vt:i4>0</vt:i4>
      </vt:variant>
      <vt:variant>
        <vt:i4>5</vt:i4>
      </vt:variant>
      <vt:variant>
        <vt:lpwstr>https://servicos.portaldasfinancas.gov.pt:814/IMPCauWSServer/services/CanalWebserviceIMPCau</vt:lpwstr>
      </vt:variant>
      <vt:variant>
        <vt:lpwstr/>
      </vt:variant>
      <vt:variant>
        <vt:i4>4063277</vt:i4>
      </vt:variant>
      <vt:variant>
        <vt:i4>330</vt:i4>
      </vt:variant>
      <vt:variant>
        <vt:i4>0</vt:i4>
      </vt:variant>
      <vt:variant>
        <vt:i4>5</vt:i4>
      </vt:variant>
      <vt:variant>
        <vt:lpwstr>https://www.acesso.gov.pt/gestaoDeUtilizadores/consulta?partID=PFIN</vt:lpwstr>
      </vt:variant>
      <vt:variant>
        <vt:lpwstr/>
      </vt:variant>
      <vt:variant>
        <vt:i4>6750264</vt:i4>
      </vt:variant>
      <vt:variant>
        <vt:i4>327</vt:i4>
      </vt:variant>
      <vt:variant>
        <vt:i4>0</vt:i4>
      </vt:variant>
      <vt:variant>
        <vt:i4>5</vt:i4>
      </vt:variant>
      <vt:variant>
        <vt:lpwstr>https://www.portaldasfinancas.gov.pt/pt/external/factemipf/painelInicialProdSoftware.action</vt:lpwstr>
      </vt:variant>
      <vt:variant>
        <vt:lpwstr/>
      </vt:variant>
      <vt:variant>
        <vt:i4>6422579</vt:i4>
      </vt:variant>
      <vt:variant>
        <vt:i4>306</vt:i4>
      </vt:variant>
      <vt:variant>
        <vt:i4>0</vt:i4>
      </vt:variant>
      <vt:variant>
        <vt:i4>5</vt:i4>
      </vt:variant>
      <vt:variant>
        <vt:lpwstr>http://www.w3.org/TR/NOTE-datetime</vt:lpwstr>
      </vt:variant>
      <vt:variant>
        <vt:lpwstr/>
      </vt:variant>
      <vt:variant>
        <vt:i4>4128825</vt:i4>
      </vt:variant>
      <vt:variant>
        <vt:i4>303</vt:i4>
      </vt:variant>
      <vt:variant>
        <vt:i4>0</vt:i4>
      </vt:variant>
      <vt:variant>
        <vt:i4>5</vt:i4>
      </vt:variant>
      <vt:variant>
        <vt:lpwstr>http://www.w3.org/QA/Tips/iso-date</vt:lpwstr>
      </vt:variant>
      <vt:variant>
        <vt:lpwstr/>
      </vt:variant>
      <vt:variant>
        <vt:i4>3342380</vt:i4>
      </vt:variant>
      <vt:variant>
        <vt:i4>300</vt:i4>
      </vt:variant>
      <vt:variant>
        <vt:i4>0</vt:i4>
      </vt:variant>
      <vt:variant>
        <vt:i4>5</vt:i4>
      </vt:variant>
      <vt:variant>
        <vt:lpwstr>http://www.oal.ul.pt/index.php?link=acerto</vt:lpwstr>
      </vt:variant>
      <vt:variant>
        <vt:lpwstr/>
      </vt:variant>
      <vt:variant>
        <vt:i4>6029438</vt:i4>
      </vt:variant>
      <vt:variant>
        <vt:i4>297</vt:i4>
      </vt:variant>
      <vt:variant>
        <vt:i4>0</vt:i4>
      </vt:variant>
      <vt:variant>
        <vt:i4>5</vt:i4>
      </vt:variant>
      <vt:variant>
        <vt:lpwstr>mailto:asi-cd@at.gov.pt</vt:lpwstr>
      </vt:variant>
      <vt:variant>
        <vt:lpwstr/>
      </vt:variant>
      <vt:variant>
        <vt:i4>1835064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_Toc158882940</vt:lpwstr>
      </vt:variant>
      <vt:variant>
        <vt:i4>1769528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_Toc158882939</vt:lpwstr>
      </vt:variant>
      <vt:variant>
        <vt:i4>1769528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_Toc158882938</vt:lpwstr>
      </vt:variant>
      <vt:variant>
        <vt:i4>1769528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_Toc158882937</vt:lpwstr>
      </vt:variant>
      <vt:variant>
        <vt:i4>1769528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_Toc158882936</vt:lpwstr>
      </vt:variant>
      <vt:variant>
        <vt:i4>1769528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_Toc158882935</vt:lpwstr>
      </vt:variant>
      <vt:variant>
        <vt:i4>1310775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_Toc176342458</vt:lpwstr>
      </vt:variant>
      <vt:variant>
        <vt:i4>1310775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_Toc176342457</vt:lpwstr>
      </vt:variant>
      <vt:variant>
        <vt:i4>1310775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_Toc176342456</vt:lpwstr>
      </vt:variant>
      <vt:variant>
        <vt:i4>1310775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_Toc176342455</vt:lpwstr>
      </vt:variant>
      <vt:variant>
        <vt:i4>1310775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_Toc176342454</vt:lpwstr>
      </vt:variant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_Toc176342453</vt:lpwstr>
      </vt:variant>
      <vt:variant>
        <vt:i4>1310775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_Toc176342452</vt:lpwstr>
      </vt:variant>
      <vt:variant>
        <vt:i4>1310775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_Toc176342451</vt:lpwstr>
      </vt:variant>
      <vt:variant>
        <vt:i4>1310775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_Toc176342450</vt:lpwstr>
      </vt:variant>
      <vt:variant>
        <vt:i4>1376311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_Toc176342449</vt:lpwstr>
      </vt:variant>
      <vt:variant>
        <vt:i4>1376311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_Toc176342448</vt:lpwstr>
      </vt:variant>
      <vt:variant>
        <vt:i4>1376311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_Toc176342447</vt:lpwstr>
      </vt:variant>
      <vt:variant>
        <vt:i4>1376311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_Toc176342446</vt:lpwstr>
      </vt:variant>
      <vt:variant>
        <vt:i4>1376311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_Toc176342445</vt:lpwstr>
      </vt:variant>
      <vt:variant>
        <vt:i4>1376311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_Toc176342444</vt:lpwstr>
      </vt:variant>
      <vt:variant>
        <vt:i4>1376311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_Toc176342443</vt:lpwstr>
      </vt:variant>
      <vt:variant>
        <vt:i4>1376311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_Toc176342442</vt:lpwstr>
      </vt:variant>
      <vt:variant>
        <vt:i4>1376311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_Toc176342441</vt:lpwstr>
      </vt:variant>
      <vt:variant>
        <vt:i4>1376311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_Toc176342440</vt:lpwstr>
      </vt:variant>
      <vt:variant>
        <vt:i4>1179703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_Toc176342439</vt:lpwstr>
      </vt:variant>
      <vt:variant>
        <vt:i4>1179703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_Toc176342438</vt:lpwstr>
      </vt:variant>
      <vt:variant>
        <vt:i4>1179703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_Toc176342437</vt:lpwstr>
      </vt:variant>
      <vt:variant>
        <vt:i4>1179703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_Toc176342436</vt:lpwstr>
      </vt:variant>
      <vt:variant>
        <vt:i4>1179703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_Toc176342435</vt:lpwstr>
      </vt:variant>
      <vt:variant>
        <vt:i4>1179703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_Toc176342434</vt:lpwstr>
      </vt:variant>
      <vt:variant>
        <vt:i4>1179703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_Toc176342433</vt:lpwstr>
      </vt:variant>
      <vt:variant>
        <vt:i4>1179703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_Toc176342432</vt:lpwstr>
      </vt:variant>
      <vt:variant>
        <vt:i4>1179703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_Toc176342431</vt:lpwstr>
      </vt:variant>
      <vt:variant>
        <vt:i4>1179703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_Toc176342430</vt:lpwstr>
      </vt:variant>
      <vt:variant>
        <vt:i4>1245239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_Toc176342429</vt:lpwstr>
      </vt:variant>
      <vt:variant>
        <vt:i4>1245239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_Toc176342428</vt:lpwstr>
      </vt:variant>
      <vt:variant>
        <vt:i4>1245239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_Toc176342427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_Toc176342426</vt:lpwstr>
      </vt:variant>
      <vt:variant>
        <vt:i4>1245239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_Toc176342425</vt:lpwstr>
      </vt:variant>
      <vt:variant>
        <vt:i4>1245239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_Toc176342424</vt:lpwstr>
      </vt:variant>
      <vt:variant>
        <vt:i4>1245239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_Toc176342423</vt:lpwstr>
      </vt:variant>
      <vt:variant>
        <vt:i4>1245239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_Toc176342422</vt:lpwstr>
      </vt:variant>
      <vt:variant>
        <vt:i4>1245239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_Toc176342421</vt:lpwstr>
      </vt:variant>
      <vt:variant>
        <vt:i4>1245239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_Toc176342420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117</cp:revision>
  <cp:lastPrinted>2018-04-12T16:26:00Z</cp:lastPrinted>
  <dcterms:created xsi:type="dcterms:W3CDTF">2024-02-08T01:30:00Z</dcterms:created>
  <dcterms:modified xsi:type="dcterms:W3CDTF">2026-06-24T11:10:00Z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1.5</vt:lpwstr>
  </property>
  <property fmtid="{D5CDD505-2E9C-101B-9397-08002B2CF9AE}" pid="13" name="data">
    <vt:lpwstr>17-06-2026</vt:lpwstr>
  </property>
  <property fmtid="{D5CDD505-2E9C-101B-9397-08002B2CF9AE}" pid="14" name="NomeManual">
    <vt:lpwstr>Guia de implementação WebServices V1.5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2023-12-13T16:16:34Z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45cafbd7-dd6a-4348-a8d4-f6f63dd74a32</vt:lpwstr>
  </property>
  <property fmtid="{D5CDD505-2E9C-101B-9397-08002B2CF9AE}" pid="42" name="MSIP_Label_ecb69475-382c-4c7a-b21d-8ca64eeef1bd_ContentBits">
    <vt:lpwstr>0</vt:lpwstr>
  </property>
</Properties>
</file>